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02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rect id="_x0000_s1026" style="position:absolute;left:0;text-align:left;margin-left:54.3pt;margin-top:13.95pt;width:524.1pt;height:814.95pt;z-index:251660288;mso-position-horizontal-relative:page;mso-position-vertical-relative:page" filled="f" strokeweight="2pt">
            <w10:wrap anchorx="page" anchory="page"/>
            <w10:anchorlock/>
          </v:rect>
        </w:pict>
      </w:r>
      <w:r w:rsidRPr="0016064E">
        <w:rPr>
          <w:rFonts w:ascii="Times New Roman" w:hAnsi="Times New Roman"/>
          <w:b/>
          <w:sz w:val="28"/>
          <w:szCs w:val="28"/>
        </w:rPr>
        <w:t>Общество с ограниченной ответственностью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>"БУРВОДПРОЕКТ"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 xml:space="preserve">Свидетельство № П-089-21012010-050/3 от 07 ноября </w:t>
      </w:r>
      <w:smartTag w:uri="urn:schemas-microsoft-com:office:smarttags" w:element="metricconverter">
        <w:smartTagPr>
          <w:attr w:name="ProductID" w:val="2011 г"/>
        </w:smartTagPr>
        <w:r w:rsidRPr="0016064E">
          <w:rPr>
            <w:rFonts w:ascii="Times New Roman" w:hAnsi="Times New Roman"/>
            <w:b/>
            <w:sz w:val="28"/>
            <w:szCs w:val="28"/>
          </w:rPr>
          <w:t>2011 г</w:t>
        </w:r>
      </w:smartTag>
      <w:r w:rsidRPr="0016064E">
        <w:rPr>
          <w:rFonts w:ascii="Times New Roman" w:hAnsi="Times New Roman"/>
          <w:b/>
          <w:sz w:val="28"/>
          <w:szCs w:val="28"/>
        </w:rPr>
        <w:t>.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>Заказчик – Администрация пос. Олымский</w:t>
      </w:r>
    </w:p>
    <w:p w:rsidR="002E3302" w:rsidRPr="0016064E" w:rsidRDefault="002E3302" w:rsidP="0016064E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 xml:space="preserve"> Касторенского района Курской области 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6064E">
        <w:rPr>
          <w:rFonts w:ascii="Times New Roman" w:hAnsi="Times New Roman"/>
          <w:b/>
          <w:sz w:val="32"/>
          <w:szCs w:val="32"/>
        </w:rPr>
        <w:t xml:space="preserve">«Водоснабжение ул. Школьная пос. Олымский 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6064E">
        <w:rPr>
          <w:rFonts w:ascii="Times New Roman" w:hAnsi="Times New Roman"/>
          <w:b/>
          <w:sz w:val="32"/>
          <w:szCs w:val="32"/>
        </w:rPr>
        <w:t>Касторенского района Курской области»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6064E">
        <w:rPr>
          <w:rFonts w:ascii="Times New Roman" w:hAnsi="Times New Roman"/>
          <w:b/>
          <w:sz w:val="32"/>
          <w:szCs w:val="32"/>
        </w:rPr>
        <w:t>ПРОЕКТНАЯ ДОКУМЕНТАЦИЯ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16064E">
        <w:rPr>
          <w:rFonts w:ascii="Times New Roman" w:hAnsi="Times New Roman"/>
          <w:b/>
          <w:sz w:val="32"/>
          <w:szCs w:val="32"/>
        </w:rPr>
        <w:t xml:space="preserve">Раздел 8. </w:t>
      </w:r>
      <w:r w:rsidRPr="0016064E">
        <w:rPr>
          <w:rFonts w:ascii="Times New Roman" w:hAnsi="Times New Roman"/>
          <w:sz w:val="32"/>
          <w:szCs w:val="32"/>
        </w:rPr>
        <w:t>Мероприятия по обеспечению пожарной безопасности</w:t>
      </w: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>98-12/13-ПБ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Том 9</w:t>
      </w: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ab/>
      </w: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2E3302" w:rsidRPr="0016064E">
          <w:headerReference w:type="even" r:id="rId7"/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6064E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5</w:t>
      </w:r>
      <w:r w:rsidRPr="0016064E">
        <w:rPr>
          <w:rFonts w:ascii="Times New Roman" w:hAnsi="Times New Roman"/>
          <w:b/>
          <w:sz w:val="28"/>
          <w:szCs w:val="28"/>
        </w:rPr>
        <w:t xml:space="preserve"> год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rect id="_x0000_s1027" style="position:absolute;left:0;text-align:left;margin-left:54.3pt;margin-top:13.95pt;width:524.1pt;height:814.95pt;z-index:251659264;mso-position-horizontal-relative:page;mso-position-vertical-relative:page" filled="f" strokeweight="2pt">
            <w10:wrap anchorx="page" anchory="page"/>
            <w10:anchorlock/>
          </v:rect>
        </w:pict>
      </w:r>
      <w:r w:rsidRPr="0016064E">
        <w:rPr>
          <w:rFonts w:ascii="Times New Roman" w:hAnsi="Times New Roman"/>
          <w:b/>
          <w:sz w:val="28"/>
          <w:szCs w:val="28"/>
        </w:rPr>
        <w:t>Общество с ограниченной ответственностью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>"БУРВОДПРОЕКТ"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 xml:space="preserve">Свидетельство № П-089-21012010-050/3 от 07 ноября </w:t>
      </w:r>
      <w:smartTag w:uri="urn:schemas-microsoft-com:office:smarttags" w:element="metricconverter">
        <w:smartTagPr>
          <w:attr w:name="ProductID" w:val="2011 г"/>
        </w:smartTagPr>
        <w:r w:rsidRPr="0016064E">
          <w:rPr>
            <w:rFonts w:ascii="Times New Roman" w:hAnsi="Times New Roman"/>
            <w:b/>
            <w:sz w:val="28"/>
            <w:szCs w:val="28"/>
          </w:rPr>
          <w:t>2011 г</w:t>
        </w:r>
      </w:smartTag>
      <w:r w:rsidRPr="0016064E">
        <w:rPr>
          <w:rFonts w:ascii="Times New Roman" w:hAnsi="Times New Roman"/>
          <w:b/>
          <w:sz w:val="28"/>
          <w:szCs w:val="28"/>
        </w:rPr>
        <w:t>.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>Заказчик – Администрация пос. Олымский</w:t>
      </w:r>
    </w:p>
    <w:p w:rsidR="002E3302" w:rsidRPr="0016064E" w:rsidRDefault="002E3302" w:rsidP="0016064E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 xml:space="preserve"> Касторенского района Курской области 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6064E">
        <w:rPr>
          <w:rFonts w:ascii="Times New Roman" w:hAnsi="Times New Roman"/>
          <w:b/>
          <w:sz w:val="32"/>
          <w:szCs w:val="32"/>
        </w:rPr>
        <w:t xml:space="preserve">«Водоснабжение ул. Школьная пос. Олымский 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6064E">
        <w:rPr>
          <w:rFonts w:ascii="Times New Roman" w:hAnsi="Times New Roman"/>
          <w:b/>
          <w:sz w:val="32"/>
          <w:szCs w:val="32"/>
        </w:rPr>
        <w:t>Касторенского района Курской области»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6064E">
        <w:rPr>
          <w:rFonts w:ascii="Times New Roman" w:hAnsi="Times New Roman"/>
          <w:b/>
          <w:sz w:val="32"/>
          <w:szCs w:val="32"/>
        </w:rPr>
        <w:t>ПРОЕКТНАЯ ДОКУМЕНТАЦИЯ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16064E">
        <w:rPr>
          <w:rFonts w:ascii="Times New Roman" w:hAnsi="Times New Roman"/>
          <w:b/>
          <w:sz w:val="32"/>
          <w:szCs w:val="32"/>
        </w:rPr>
        <w:t xml:space="preserve">Раздел 8. </w:t>
      </w:r>
      <w:r w:rsidRPr="0016064E">
        <w:rPr>
          <w:rFonts w:ascii="Times New Roman" w:hAnsi="Times New Roman"/>
          <w:sz w:val="32"/>
          <w:szCs w:val="32"/>
        </w:rPr>
        <w:t>Мероприятия по обеспечению пожарной безопасности</w:t>
      </w: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>98-12/13-ПБ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 xml:space="preserve">Том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ab/>
        <w:t>Директор ООО «Бурводпроект», ГИП</w:t>
      </w:r>
      <w:r w:rsidRPr="0016064E">
        <w:rPr>
          <w:rFonts w:ascii="Times New Roman" w:hAnsi="Times New Roman"/>
          <w:b/>
          <w:sz w:val="28"/>
          <w:szCs w:val="28"/>
        </w:rPr>
        <w:tab/>
      </w:r>
      <w:r w:rsidRPr="0016064E">
        <w:rPr>
          <w:rFonts w:ascii="Times New Roman" w:hAnsi="Times New Roman"/>
          <w:b/>
          <w:sz w:val="28"/>
          <w:szCs w:val="28"/>
        </w:rPr>
        <w:tab/>
      </w:r>
      <w:r w:rsidRPr="0016064E">
        <w:rPr>
          <w:rFonts w:ascii="Times New Roman" w:hAnsi="Times New Roman"/>
          <w:b/>
          <w:sz w:val="28"/>
          <w:szCs w:val="28"/>
        </w:rPr>
        <w:tab/>
        <w:t xml:space="preserve">С. Ф. Каратеев </w:t>
      </w: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064E">
        <w:rPr>
          <w:rFonts w:ascii="Times New Roman" w:hAnsi="Times New Roman"/>
          <w:b/>
          <w:sz w:val="28"/>
          <w:szCs w:val="28"/>
        </w:rPr>
        <w:tab/>
        <w:t>Гидрогеолог</w:t>
      </w:r>
      <w:r w:rsidRPr="0016064E">
        <w:rPr>
          <w:rFonts w:ascii="Times New Roman" w:hAnsi="Times New Roman"/>
          <w:b/>
          <w:sz w:val="28"/>
          <w:szCs w:val="28"/>
        </w:rPr>
        <w:tab/>
      </w:r>
      <w:r w:rsidRPr="0016064E">
        <w:rPr>
          <w:rFonts w:ascii="Times New Roman" w:hAnsi="Times New Roman"/>
          <w:b/>
          <w:sz w:val="28"/>
          <w:szCs w:val="28"/>
        </w:rPr>
        <w:tab/>
      </w:r>
      <w:r w:rsidRPr="0016064E">
        <w:rPr>
          <w:rFonts w:ascii="Times New Roman" w:hAnsi="Times New Roman"/>
          <w:b/>
          <w:sz w:val="28"/>
          <w:szCs w:val="28"/>
        </w:rPr>
        <w:tab/>
      </w:r>
      <w:r w:rsidRPr="0016064E">
        <w:rPr>
          <w:rFonts w:ascii="Times New Roman" w:hAnsi="Times New Roman"/>
          <w:b/>
          <w:sz w:val="28"/>
          <w:szCs w:val="28"/>
        </w:rPr>
        <w:tab/>
      </w:r>
      <w:r w:rsidRPr="0016064E">
        <w:rPr>
          <w:rFonts w:ascii="Times New Roman" w:hAnsi="Times New Roman"/>
          <w:b/>
          <w:sz w:val="28"/>
          <w:szCs w:val="28"/>
        </w:rPr>
        <w:tab/>
      </w:r>
      <w:r w:rsidRPr="0016064E">
        <w:rPr>
          <w:rFonts w:ascii="Times New Roman" w:hAnsi="Times New Roman"/>
          <w:b/>
          <w:sz w:val="28"/>
          <w:szCs w:val="28"/>
        </w:rPr>
        <w:tab/>
      </w:r>
      <w:r w:rsidRPr="0016064E">
        <w:rPr>
          <w:rFonts w:ascii="Times New Roman" w:hAnsi="Times New Roman"/>
          <w:b/>
          <w:sz w:val="28"/>
          <w:szCs w:val="28"/>
        </w:rPr>
        <w:tab/>
        <w:t>В. В.Наумов</w:t>
      </w: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3302" w:rsidRPr="0016064E" w:rsidRDefault="002E3302" w:rsidP="001606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6064E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5</w:t>
      </w:r>
      <w:r w:rsidRPr="0016064E">
        <w:rPr>
          <w:rFonts w:ascii="Times New Roman" w:hAnsi="Times New Roman"/>
          <w:b/>
          <w:sz w:val="28"/>
          <w:szCs w:val="28"/>
        </w:rPr>
        <w:t xml:space="preserve"> год</w:t>
      </w:r>
    </w:p>
    <w:p w:rsidR="002E3302" w:rsidRDefault="002E3302" w:rsidP="009B6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302" w:rsidRPr="009B61E8" w:rsidRDefault="002E3302" w:rsidP="009B6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group id="_x0000_s1028" style="position:absolute;left:0;text-align:left;margin-left:-77.15pt;margin-top:-39.25pt;width:572.15pt;height:807.85pt;z-index:251655168" coordorigin="195,414" coordsize="11420,16200">
            <v:line id="_x0000_s1029" style="position:absolute" from="8586,15440" to="11598,15441" strokeweight="2pt"/>
            <v:group id="_x0000_s1030" style="position:absolute;left:195;top:414;width:11420;height:16200" coordorigin="195,414" coordsize="11420,16200">
              <v:line id="_x0000_s1031" style="position:absolute" from="9435,15166" to="9437,15727" strokeweight="2pt"/>
              <v:line id="_x0000_s1032" style="position:absolute" from="8579,15187" to="8580,16597" strokeweight="2pt"/>
              <v:line id="_x0000_s1033" style="position:absolute" from="8585,15733" to="11597,15734" strokeweight="2pt"/>
              <v:line id="_x0000_s1034" style="position:absolute" from="10291,15166" to="10293,15727" strokeweight="2pt"/>
              <v:group id="_x0000_s1035" style="position:absolute;left:195;top:414;width:11420;height:16200" coordorigin="195,414" coordsize="11420,16200">
                <v:line id="_x0000_s1036" style="position:absolute" from="1166,16027" to="5339,16028" strokeweight="1pt"/>
                <v:line id="_x0000_s1037" style="position:absolute" from="1166,16320" to="5340,16320" strokeweight="1pt"/>
                <v:group id="_x0000_s1038" style="position:absolute;left:195;top:414;width:11420;height:16200" coordorigin="195,414" coordsize="11420,16200">
                  <v:line id="_x0000_s1039" style="position:absolute" from="1174,14853" to="5340,14854" strokeweight="2pt"/>
                  <v:group id="_x0000_s1040" style="position:absolute;left:195;top:414;width:11420;height:16200" coordorigin="195,414" coordsize="11420,16200">
                    <v:rect id="_x0000_s1041" style="position:absolute;left:8625;top:15976;width:2929;height:356" filled="f" stroked="f" strokeweight=".25pt">
                      <v:textbox style="mso-next-textbox:#_x0000_s1041" inset="1pt,1pt,1pt,1pt">
                        <w:txbxContent>
                          <w:p w:rsidR="002E3302" w:rsidRPr="00582BB7" w:rsidRDefault="002E3302" w:rsidP="009B61E8">
                            <w:pPr>
                              <w:pStyle w:val="Header"/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r>
                              <w:t>ООО «Бурводпроект»</w:t>
                            </w:r>
                          </w:p>
                        </w:txbxContent>
                      </v:textbox>
                    </v:rect>
                    <v:group id="_x0000_s1042" style="position:absolute;left:195;top:414;width:11420;height:16200" coordorigin="195,414" coordsize="11420,16200">
                      <v:rect id="_x0000_s1043" style="position:absolute;left:9478;top:15476;width:770;height:252" filled="f" stroked="f" strokeweight=".25pt">
                        <v:textbox style="mso-next-textbox:#_x0000_s1043" inset="1pt,1pt,1pt,1pt">
                          <w:txbxContent>
                            <w:p w:rsidR="002E3302" w:rsidRDefault="002E3302" w:rsidP="009B61E8">
                              <w:pPr>
                                <w:pStyle w:val="a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v:textbox>
                      </v:rect>
                      <v:group id="_x0000_s1044" style="position:absolute;left:195;top:414;width:11420;height:16200" coordorigin="195,414" coordsize="11420,16200">
                        <v:rect id="_x0000_s1045" style="position:absolute;left:10346;top:15468;width:1214;height:251" filled="f" stroked="f" strokeweight=".25pt">
                          <v:textbox style="mso-next-textbox:#_x0000_s1045" inset="1pt,1pt,1pt,1pt">
                            <w:txbxContent>
                              <w:p w:rsidR="002E3302" w:rsidRPr="00A96BAF" w:rsidRDefault="002E3302" w:rsidP="009B61E8">
                                <w:pPr>
                                  <w:pStyle w:val="a"/>
                                  <w:jc w:val="center"/>
                                  <w:rPr>
                                    <w:sz w:val="18"/>
                                    <w:lang w:val="ru-RU"/>
                                  </w:rPr>
                                </w:pPr>
                                <w:r>
                                  <w:rPr>
                                    <w:sz w:val="18"/>
                                    <w:lang w:val="ru-RU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group id="_x0000_s1046" style="position:absolute;left:195;top:414;width:11420;height:16200" coordorigin="195,414" coordsize="11420,16200">
                          <v:group id="_x0000_s1047" style="position:absolute;left:195;top:414;width:11420;height:16200" coordorigin="195,414" coordsize="11420,16200">
                            <v:rect id="_x0000_s1048" style="position:absolute;left:10338;top:15173;width:1216;height:250" filled="f" stroked="f" strokeweight=".25pt">
                              <v:textbox style="mso-next-textbox:#_x0000_s1048" inset="1pt,1pt,1pt,1pt">
                                <w:txbxContent>
                                  <w:p w:rsidR="002E3302" w:rsidRDefault="002E3302" w:rsidP="009B61E8">
                                    <w:pPr>
                                      <w:pStyle w:val="a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Листов</w:t>
                                    </w:r>
                                  </w:p>
                                </w:txbxContent>
                              </v:textbox>
                            </v:rect>
                            <v:group id="_x0000_s1049" style="position:absolute;left:195;top:414;width:11420;height:16200" coordorigin="195,414" coordsize="11420,16200">
                              <v:rect id="_x0000_s1050" style="position:absolute;left:9478;top:15173;width:770;height:250" filled="f" stroked="f" strokeweight=".25pt">
                                <v:textbox style="mso-next-textbox:#_x0000_s1050" inset="1pt,1pt,1pt,1pt">
                                  <w:txbxContent>
                                    <w:p w:rsidR="002E3302" w:rsidRDefault="002E3302" w:rsidP="009B61E8">
                                      <w:pPr>
                                        <w:pStyle w:val="a"/>
                                        <w:jc w:val="center"/>
                                        <w:rPr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</w:rPr>
                                        <w:t>Лист</w:t>
                                      </w:r>
                                    </w:p>
                                  </w:txbxContent>
                                </v:textbox>
                              </v:rect>
                              <v:group id="_x0000_s1051" style="position:absolute;left:195;top:414;width:11420;height:16200" coordorigin="195,414" coordsize="11420,16200">
                                <v:rect id="_x0000_s1052" style="position:absolute;left:8625;top:15173;width:769;height:250" filled="f" stroked="f" strokeweight=".25pt">
                                  <v:textbox style="mso-next-textbox:#_x0000_s1052" inset="1pt,1pt,1pt,1pt">
                                    <w:txbxContent>
                                      <w:p w:rsidR="002E3302" w:rsidRPr="00582BB7" w:rsidRDefault="002E3302" w:rsidP="009B61E8">
                                        <w:pPr>
                                          <w:pStyle w:val="a"/>
                                          <w:jc w:val="center"/>
                                          <w:rPr>
                                            <w:sz w:val="18"/>
                                            <w:lang w:val="ru-RU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lang w:val="ru-RU"/>
                                          </w:rPr>
                                          <w:t>Стадия</w:t>
                                        </w:r>
                                      </w:p>
                                    </w:txbxContent>
                                  </v:textbox>
                                </v:rect>
                                <v:group id="_x0000_s1053" style="position:absolute;left:195;top:414;width:11420;height:16200" coordorigin="195,414" coordsize="11420,16200">
                                  <v:rect id="_x0000_s1054" style="position:absolute;left:5227;top:15247;width:3284;height:1302" filled="f" stroked="f" strokeweight=".25pt">
                                    <v:textbox style="mso-next-textbox:#_x0000_s1054" inset="1pt,1pt,1pt,1pt">
                                      <w:txbxContent>
                                        <w:p w:rsidR="002E3302" w:rsidRDefault="002E3302" w:rsidP="009B61E8">
                                          <w:pPr>
                                            <w:pStyle w:val="a"/>
                                            <w:rPr>
                                              <w:sz w:val="18"/>
                                              <w:lang w:val="ru-RU"/>
                                            </w:rPr>
                                          </w:pPr>
                                        </w:p>
                                        <w:p w:rsidR="002E3302" w:rsidRDefault="002E3302" w:rsidP="009B61E8">
                                          <w:pPr>
                                            <w:pStyle w:val="a"/>
                                            <w:rPr>
                                              <w:sz w:val="18"/>
                                              <w:lang w:val="ru-RU"/>
                                            </w:rPr>
                                          </w:pPr>
                                        </w:p>
                                        <w:p w:rsidR="002E3302" w:rsidRPr="00196A94" w:rsidRDefault="002E3302" w:rsidP="009B61E8">
                                          <w:pPr>
                                            <w:pStyle w:val="a"/>
                                            <w:jc w:val="center"/>
                                            <w:rPr>
                                              <w:i w:val="0"/>
                                              <w:szCs w:val="28"/>
                                              <w:lang w:val="ru-RU"/>
                                            </w:rPr>
                                          </w:pPr>
                                          <w:r w:rsidRPr="00196A94">
                                            <w:rPr>
                                              <w:i w:val="0"/>
                                              <w:szCs w:val="28"/>
                                              <w:lang w:val="ru-RU"/>
                                            </w:rPr>
                                            <w:t>Содержание</w:t>
                                          </w:r>
                                        </w:p>
                                        <w:p w:rsidR="002E3302" w:rsidRDefault="002E3302" w:rsidP="009B61E8"/>
                                      </w:txbxContent>
                                    </v:textbox>
                                  </v:rect>
                                  <v:group id="_x0000_s1055" style="position:absolute;left:195;top:414;width:11420;height:16200" coordorigin="195,414" coordsize="11420,16200">
                                    <v:rect id="_x0000_s1056" style="position:absolute;left:5340;top:14532;width:6221;height:386" filled="f" stroked="f" strokeweight=".25pt">
                                      <v:textbox style="mso-next-textbox:#_x0000_s1056" inset="1pt,1pt,1pt,1pt">
                                        <w:txbxContent>
                                          <w:p w:rsidR="002E3302" w:rsidRPr="00196A94" w:rsidRDefault="002E3302" w:rsidP="009B61E8">
                                            <w:pPr>
                                              <w:pStyle w:val="a"/>
                                              <w:jc w:val="center"/>
                                              <w:rPr>
                                                <w:i w:val="0"/>
                                                <w:szCs w:val="28"/>
                                                <w:lang w:val="ru-RU"/>
                                              </w:rPr>
                                            </w:pPr>
                                            <w:r w:rsidRPr="00196A94">
                                              <w:rPr>
                                                <w:i w:val="0"/>
                                                <w:szCs w:val="28"/>
                                                <w:lang w:val="ru-RU"/>
                                              </w:rPr>
                                              <w:t>98-12/13-</w:t>
                                            </w:r>
                                            <w:r w:rsidRPr="00196A94">
                                              <w:rPr>
                                                <w:rFonts w:ascii="Times New Roman" w:hAnsi="Times New Roman"/>
                                                <w:i w:val="0"/>
                                                <w:szCs w:val="28"/>
                                                <w:lang w:val="ru-RU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i w:val="0"/>
                                                <w:szCs w:val="28"/>
                                                <w:lang w:val="ru-RU"/>
                                              </w:rPr>
                                              <w:t>ПБ</w:t>
                                            </w:r>
                                            <w:r w:rsidRPr="00196A94">
                                              <w:rPr>
                                                <w:i w:val="0"/>
                                                <w:szCs w:val="28"/>
                                                <w:lang w:val="ru-RU"/>
                                              </w:rPr>
                                              <w:t>-С</w:t>
                                            </w:r>
                                          </w:p>
                                          <w:p w:rsidR="002E3302" w:rsidRPr="00880CA9" w:rsidRDefault="002E3302" w:rsidP="009B61E8">
                                            <w:pPr>
                                              <w:jc w:val="center"/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  <w:t>53135-С-14-</w:t>
                                            </w:r>
                                            <w:r w:rsidRPr="00582BB7"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  <w:t>ЛТ</w:t>
                                            </w:r>
                                          </w:p>
                                          <w:p w:rsidR="002E3302" w:rsidRDefault="002E3302" w:rsidP="009B61E8">
                                            <w:pPr>
                                              <w:pStyle w:val="a"/>
                                              <w:jc w:val="center"/>
                                              <w:rPr>
                                                <w:rFonts w:ascii="Journal" w:hAnsi="Journal"/>
                                                <w:lang w:val="ru-RU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  <v:group id="_x0000_s1057" style="position:absolute;left:195;top:414;width:11420;height:16200" coordorigin="195,414" coordsize="11420,16200">
                                      <v:group id="_x0000_s1058" style="position:absolute;left:1161;top:15476;width:2567;height:243" coordsize="19999,20000">
                                        <v:rect id="_x0000_s1059" style="position:absolute;width:8856;height:20000" filled="f" stroked="f" strokeweight=".25pt">
                                          <v:textbox style="mso-next-textbox:#_x0000_s1059" inset="1pt,1pt,1pt,1pt">
                                            <w:txbxContent>
                                              <w:p w:rsidR="002E3302" w:rsidRPr="00CB6E51" w:rsidRDefault="002E3302" w:rsidP="009B61E8">
                                                <w:pPr>
                                                  <w:pStyle w:val="a"/>
                                                  <w:jc w:val="center"/>
                                                  <w:rPr>
                                                    <w:sz w:val="18"/>
                                                    <w:lang w:val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18"/>
                                                    <w:lang w:val="ru-RU"/>
                                                  </w:rPr>
                                                  <w:t>ГИП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rect id="_x0000_s1060" style="position:absolute;left:9281;width:10718;height:20000" filled="f" stroked="f" strokeweight=".25pt">
                                          <v:textbox style="mso-next-textbox:#_x0000_s1060" inset="0,0,0,0">
                                            <w:txbxContent>
                                              <w:p w:rsidR="002E3302" w:rsidRPr="0047333A" w:rsidRDefault="002E3302" w:rsidP="009B61E8">
                                                <w:pPr>
                                                  <w:pStyle w:val="a"/>
                                                  <w:rPr>
                                                    <w:sz w:val="18"/>
                                                    <w:lang w:val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18"/>
                                                    <w:lang w:val="ru-RU"/>
                                                  </w:rPr>
                                                  <w:t>Каратеев С.Ф.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</v:group>
                                      <v:group id="_x0000_s1061" style="position:absolute;left:195;top:414;width:11420;height:16200" coordorigin="195,414" coordsize="11420,16200">
                                        <v:line id="_x0000_s1062" style="position:absolute" from="1166,15732" to="5339,15734" strokeweight="1pt"/>
                                        <v:line id="_x0000_s1063" style="position:absolute;flip:y" from="1166,15423" to="5339,15437" strokeweight="1pt"/>
                                        <v:group id="_x0000_s1064" style="position:absolute;left:1181;top:16051;width:2507;height:251" coordsize="19999,20000">
                                          <v:rect id="_x0000_s1065" style="position:absolute;width:8856;height:20000" filled="f" stroked="f" strokeweight=".25pt">
                                            <v:textbox style="mso-next-textbox:#_x0000_s1065" inset="1pt,1pt,1pt,1pt">
                                              <w:txbxContent>
                                                <w:p w:rsidR="002E3302" w:rsidRPr="00825DCE" w:rsidRDefault="002E3302" w:rsidP="009B61E8">
                                                  <w:pPr>
                                                    <w:pStyle w:val="a"/>
                                                    <w:rPr>
                                                      <w:i w:val="0"/>
                                                      <w:sz w:val="18"/>
                                                      <w:lang w:val="ru-RU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i w:val="0"/>
                                                      <w:sz w:val="18"/>
                                                      <w:lang w:val="ru-RU"/>
                                                    </w:rPr>
                                                    <w:t>Гидрогеолог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rect>
                                          <v:rect id="_x0000_s1066" style="position:absolute;left:9281;width:10718;height:20000" filled="f" stroked="f" strokeweight=".25pt">
                                            <v:textbox style="mso-next-textbox:#_x0000_s1066" inset="1pt,1pt,1pt,1pt">
                                              <w:txbxContent>
                                                <w:p w:rsidR="002E3302" w:rsidRPr="00825DCE" w:rsidRDefault="002E3302" w:rsidP="009B61E8">
                                                  <w:pPr>
                                                    <w:pStyle w:val="a"/>
                                                    <w:jc w:val="center"/>
                                                    <w:rPr>
                                                      <w:i w:val="0"/>
                                                      <w:sz w:val="18"/>
                                                      <w:lang w:val="ru-RU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i w:val="0"/>
                                                      <w:sz w:val="18"/>
                                                      <w:lang w:val="ru-RU"/>
                                                    </w:rPr>
                                                    <w:t>Наумов В.В.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rect>
                                        </v:group>
                                        <v:group id="_x0000_s1067" style="position:absolute;left:195;top:414;width:11420;height:16200" coordorigin="195,414" coordsize="11420,16200">
                                          <v:line id="_x0000_s1068" style="position:absolute" from="1166,14558" to="5339,14558" strokeweight="1pt"/>
                                          <v:group id="_x0000_s1069" style="position:absolute;left:195;top:414;width:11420;height:16200" coordorigin="195,414" coordsize="11420,16200">
                                            <v:rect id="_x0000_s1070" style="position:absolute;left:3763;top:14886;width:801;height:250" filled="f" stroked="f" strokeweight=".25pt">
                                              <v:textbox style="mso-next-textbox:#_x0000_s1070" inset="1pt,1pt,1pt,1pt">
                                                <w:txbxContent>
                                                  <w:p w:rsidR="002E3302" w:rsidRDefault="002E3302" w:rsidP="009B61E8">
                                                    <w:pPr>
                                                      <w:pStyle w:val="a"/>
                                                      <w:jc w:val="center"/>
                                                      <w:rPr>
                                                        <w:sz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</w:rPr>
                                                      <w:t>Подпись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rect>
                                            <v:group id="_x0000_s1071" style="position:absolute;left:195;top:414;width:11420;height:16200" coordorigin="195,414" coordsize="11420,16200">
                                              <v:rect id="_x0000_s1072" style="position:absolute;left:2421;top:14907;width:531;height:267" filled="f" stroked="f" strokeweight=".25pt">
                                                <v:textbox style="mso-next-textbox:#_x0000_s1072" inset="0,0,0,0">
                                                  <w:txbxContent>
                                                    <w:p w:rsidR="002E3302" w:rsidRPr="00B30BCE" w:rsidRDefault="002E3302" w:rsidP="009B61E8">
                                                      <w:r w:rsidRPr="00825DCE">
                                                        <w:rPr>
                                                          <w:rFonts w:ascii="ISOCPEUR" w:hAnsi="ISOCPEUR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Лист</w:t>
                                                      </w:r>
                                                      <w:r>
                                                        <w:pict>
                                                          <v:shapetype id="_x0000_t75" coordsize="21600,21600" o:spt="75" o:preferrelative="t" path="m@4@5l@4@11@9@11@9@5xe" filled="f" stroked="f">
                                                            <v:stroke joinstyle="miter"/>
                                                            <v:formulas>
                                                              <v:f eqn="if lineDrawn pixelLineWidth 0"/>
                                                              <v:f eqn="sum @0 1 0"/>
                                                              <v:f eqn="sum 0 0 @1"/>
                                                              <v:f eqn="prod @2 1 2"/>
                                                              <v:f eqn="prod @3 21600 pixelWidth"/>
                                                              <v:f eqn="prod @3 21600 pixelHeight"/>
                                                              <v:f eqn="sum @0 0 1"/>
                                                              <v:f eqn="prod @6 1 2"/>
                                                              <v:f eqn="prod @7 21600 pixelWidth"/>
                                                              <v:f eqn="sum @8 21600 0"/>
                                                              <v:f eqn="prod @7 21600 pixelHeight"/>
                                                              <v:f eqn="sum @10 21600 0"/>
                                                            </v:formulas>
                                                            <v:path o:extrusionok="f" gradientshapeok="t" o:connecttype="rect"/>
                                                            <o:lock v:ext="edit" aspectratio="t"/>
                                                          </v:shapetype>
                                                          <v:shape id="_x0000_i1026" type="#_x0000_t75" style="width:26.25pt;height:2.25pt">
                                                            <v:imagedata r:id="rId9" o:title=""/>
                                                          </v:shape>
                                                        </w:pict>
                                                      </w:r>
                                                    </w:p>
                                                  </w:txbxContent>
                                                </v:textbox>
                                              </v:rect>
                                              <v:group id="_x0000_s1073" style="position:absolute;left:195;top:414;width:11420;height:16200" coordorigin="195,414" coordsize="11420,16200">
                                                <v:rect id="_x0000_s1074" style="position:absolute;left:1190;top:14886;width:460;height:250" filled="f" stroked="f" strokeweight=".25pt">
                                                  <v:textbox style="mso-next-textbox:#_x0000_s1074" inset="1pt,1pt,1pt,1pt">
                                                    <w:txbxContent>
                                                      <w:p w:rsidR="002E3302" w:rsidRDefault="002E3302" w:rsidP="009B61E8">
                                                        <w:pPr>
                                                          <w:pStyle w:val="a"/>
                                                          <w:jc w:val="center"/>
                                                          <w:rPr>
                                                            <w:sz w:val="18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18"/>
                                                          </w:rPr>
                                                          <w:t>Изм.</w:t>
                                                        </w:r>
                                                      </w:p>
                                                    </w:txbxContent>
                                                  </v:textbox>
                                                </v:rect>
                                                <v:group id="_x0000_s1075" style="position:absolute;left:195;top:414;width:11420;height:16200" coordorigin="195,414" coordsize="11420,16200">
                                                  <v:line id="_x0000_s1076" style="position:absolute" from="3728,14290" to="3729,16614" strokeweight="2pt"/>
                                                  <v:line id="_x0000_s1077" style="position:absolute" from="1635,14274" to="1635,15182" strokeweight="2pt"/>
                                                  <v:line id="_x0000_s1078" style="position:absolute" from="1190,15177" to="11615,15178" strokeweight="2pt"/>
                                                  <v:line id="_x0000_s1079" style="position:absolute" from="2347,14281" to="2348,16605" strokeweight="2pt"/>
                                                  <v:line id="_x0000_s1080" style="position:absolute" from="4705,14274" to="4705,16614" strokeweight="2pt"/>
                                                  <v:line id="_x0000_s1081" style="position:absolute" from="5316,14271" to="5316,16594" strokeweight="2pt"/>
                                                  <v:group id="_x0000_s1082" style="position:absolute;left:195;top:414;width:11408;height:16200" coordorigin="195,414" coordsize="11408,16212">
                                                    <v:rect id="_x0000_s1083" style="position:absolute;left:1161;top:414;width:10442;height:16200" filled="f" strokeweight="2pt"/>
                                                    <v:group id="_x0000_s1084" style="position:absolute;left:1166;top:14265;width:10426;height:947" coordorigin="1166,14265" coordsize="10426,947">
                                                      <v:group id="_x0000_s1085" style="position:absolute;left:1166;top:14265;width:10426;height:947" coordorigin="1166,14265" coordsize="10426,947">
                                                        <v:rect id="_x0000_s1086" style="position:absolute;left:2995;top:14923;width:693;height:213" filled="f" stroked="f" strokeweight=".25pt">
                                                          <v:textbox style="mso-next-textbox:#_x0000_s1086" inset="0,0,0,0">
                                                            <w:txbxContent>
                                                              <w:p w:rsidR="002E3302" w:rsidRPr="0047333A" w:rsidRDefault="002E3302" w:rsidP="009B61E8">
                                                                <w:pPr>
                                                                  <w:pStyle w:val="a"/>
                                                                  <w:rPr>
                                                                    <w:sz w:val="18"/>
                                                                    <w:lang w:val="ru-RU"/>
                                                                  </w:rPr>
                                                                </w:pPr>
                                                                <w:r>
                                                                  <w:rPr>
                                                                    <w:sz w:val="18"/>
                                                                  </w:rPr>
                                                                  <w:t>№</w:t>
                                                                </w:r>
                                                                <w:r>
                                                                  <w:rPr>
                                                                    <w:sz w:val="18"/>
                                                                    <w:lang w:val="ru-RU"/>
                                                                  </w:rPr>
                                                                  <w:t xml:space="preserve"> д</w:t>
                                                                </w:r>
                                                                <w:r>
                                                                  <w:rPr>
                                                                    <w:sz w:val="18"/>
                                                                  </w:rPr>
                                                                  <w:t>ок</w:t>
                                                                </w:r>
                                                              </w:p>
                                                            </w:txbxContent>
                                                          </v:textbox>
                                                        </v:rect>
                                                        <v:group id="_x0000_s1087" style="position:absolute;left:1166;top:14265;width:10426;height:947" coordorigin="1166,14265" coordsize="10426,947">
                                                          <v:group id="_x0000_s1088" style="position:absolute;left:1166;top:14265;width:10426;height:947" coordorigin="1611,14146" coordsize="9866,914">
                                                            <v:line id="_x0000_s1089" style="position:absolute" from="3301,14146" to="3301,15060" strokeweight="2pt"/>
                                                            <v:line id="_x0000_s1090" style="position:absolute" from="1611,14146" to="11477,14147" strokeweight="2pt"/>
                                                          </v:group>
                                                          <v:rect id="_x0000_s1091" style="position:absolute;left:4609;top:14916;width:730;height:250" filled="f" stroked="f" strokeweight=".25pt">
                                                            <v:textbox style="mso-next-textbox:#_x0000_s1091" inset="0,0,0,0">
                                                              <w:txbxContent>
                                                                <w:p w:rsidR="002E3302" w:rsidRPr="0047333A" w:rsidRDefault="002E3302" w:rsidP="009B61E8">
                                                                  <w:pPr>
                                                                    <w:pStyle w:val="a"/>
                                                                    <w:jc w:val="center"/>
                                                                    <w:rPr>
                                                                      <w:sz w:val="18"/>
                                                                      <w:lang w:val="ru-RU"/>
                                                                    </w:rPr>
                                                                  </w:pPr>
                                                                  <w:r>
                                                                    <w:rPr>
                                                                      <w:sz w:val="18"/>
                                                                    </w:rPr>
                                                                    <w:t>Дат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sz w:val="18"/>
                                                                      <w:lang w:val="ru-RU"/>
                                                                    </w:rPr>
                                                                    <w:t>а</w:t>
                                                                  </w:r>
                                                                </w:p>
                                                              </w:txbxContent>
                                                            </v:textbox>
                                                          </v:rect>
                                                        </v:group>
                                                      </v:group>
                                                      <v:rect id="_x0000_s1092" style="position:absolute;left:1641;top:14889;width:720;height:284" filled="f" stroked="f" strokeweight=".25pt">
                                                        <v:textbox style="mso-next-textbox:#_x0000_s1092" inset="0,0,0,0">
                                                          <w:txbxContent>
                                                            <w:p w:rsidR="002E3302" w:rsidRPr="00825DCE" w:rsidRDefault="002E3302" w:rsidP="009B61E8">
                                                              <w:pPr>
                                                                <w:jc w:val="center"/>
                                                                <w:rPr>
                                                                  <w:rFonts w:ascii="ISOCPEUR" w:hAnsi="ISOCPEUR"/>
                                                                </w:rPr>
                                                              </w:pPr>
                                                              <w:r w:rsidRPr="00825DCE">
                                                                <w:rPr>
                                                                  <w:rFonts w:ascii="ISOCPEUR" w:hAnsi="ISOCPEUR"/>
                                                                  <w:sz w:val="20"/>
                                                                  <w:szCs w:val="20"/>
                                                                </w:rPr>
                                                                <w:t>Кол.уч</w:t>
                                                              </w:r>
                                                              <w:r w:rsidRPr="00770934">
                                                                <w:rPr>
                                                                  <w:rFonts w:ascii="ISOCPEUR" w:hAnsi="ISOCPEUR"/>
                                                                </w:rPr>
                                                                <w:pict>
                                                                  <v:shape id="_x0000_i1028" type="#_x0000_t75" style="width:26.25pt;height:2.25pt">
                                                                    <v:imagedata r:id="rId9" o:title=""/>
                                                                  </v:shape>
                                                                </w:pict>
                                                              </w:r>
                                                            </w:p>
                                                          </w:txbxContent>
                                                        </v:textbox>
                                                      </v:rect>
                                                    </v:group>
                                                    <v:group id="_x0000_s1093" style="position:absolute;left:584;top:11855;width:572;height:4771" coordorigin="662,11675" coordsize="737,4773">
                                                      <v:rect id="_x0000_s1094" style="position:absolute;left:662;top:11675;width:737;height:4773" filled="f" strokeweight="2pt"/>
                                                      <v:line id="_x0000_s1095" style="position:absolute" from="1002,11675" to="1002,16448" strokeweight="2pt"/>
                                                      <v:line id="_x0000_s1096" style="position:absolute" from="662,11675" to="1399,11675" strokeweight="2pt"/>
                                                      <v:line id="_x0000_s1097" style="position:absolute" from="662,13092" to="1399,13092" strokeweight="2pt"/>
                                                      <v:line id="_x0000_s1098" style="position:absolute" from="662,15077" to="1399,15077" strokeweight="2pt"/>
                                                      <v:shapetype id="_x0000_t202" coordsize="21600,21600" o:spt="202" path="m,l,21600r21600,l21600,xe">
                                                        <v:stroke joinstyle="miter"/>
                                                        <v:path gradientshapeok="t" o:connecttype="rect"/>
                                                      </v:shapetype>
                                                      <v:shape id="_x0000_s1099" type="#_x0000_t202" style="position:absolute;left:713;top:11727;width:252;height:1316" filled="f" stroked="f">
                                                        <v:textbox style="mso-next-textbox:#_x0000_s1099" inset="0,0,0,0">
                                                          <w:txbxContent>
                                                            <w:tbl>
                                                              <w:tblPr>
                                                                <w:tblW w:w="0" w:type="auto"/>
                                                                <w:jc w:val="center"/>
                                                                <w:tblBorders>
                                                                  <w:top w:val="single" w:sz="4" w:space="0" w:color="auto"/>
                                                                  <w:left w:val="single" w:sz="4" w:space="0" w:color="auto"/>
                                                                  <w:bottom w:val="single" w:sz="4" w:space="0" w:color="auto"/>
                                                                  <w:right w:val="single" w:sz="4" w:space="0" w:color="auto"/>
                                                                  <w:insideH w:val="single" w:sz="4" w:space="0" w:color="auto"/>
                                                                  <w:insideV w:val="single" w:sz="4" w:space="0" w:color="auto"/>
                                                                </w:tblBorders>
                                                                <w:tblLayout w:type="fixed"/>
                                                                <w:tblLook w:val="0000"/>
                                                              </w:tblPr>
                                                              <w:tblGrid>
                                                                <w:gridCol w:w="249"/>
                                                              </w:tblGrid>
                                                              <w:tr w:rsidR="002E3302">
                                                                <w:trPr>
                                                                  <w:cantSplit/>
                                                                  <w:trHeight w:hRule="exact" w:val="1417"/>
                                                                  <w:jc w:val="center"/>
                                                                </w:trPr>
                                                                <w:tc>
                                                                  <w:tcPr>
                                                                    <w:tcW w:w="249" w:type="dxa"/>
                                                                    <w:tcBorders>
                                                                      <w:top w:val="nil"/>
                                                                      <w:left w:val="nil"/>
                                                                      <w:bottom w:val="nil"/>
                                                                      <w:right w:val="nil"/>
                                                                    </w:tcBorders>
                                                                    <w:textDirection w:val="btLr"/>
                                                                    <w:vAlign w:val="center"/>
                                                                  </w:tcPr>
                                                                  <w:p w:rsidR="002E3302" w:rsidRDefault="002E3302">
                                                                    <w:pPr>
                                                                      <w:pStyle w:val="a"/>
                                                                      <w:jc w:val="center"/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  <w:r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  <w:t>Взам. инв. №</w:t>
                                                                    </w:r>
                                                                  </w:p>
                                                                </w:tc>
                                                              </w:tr>
                                                            </w:tbl>
                                                            <w:p w:rsidR="002E3302" w:rsidRDefault="002E3302" w:rsidP="009B61E8"/>
                                                          </w:txbxContent>
                                                        </v:textbox>
                                                      </v:shape>
                                                      <v:shape id="_x0000_s1100" type="#_x0000_t202" style="position:absolute;left:713;top:13127;width:252;height:1904" filled="f" stroked="f">
                                                        <v:textbox style="mso-next-textbox:#_x0000_s1100" inset="0,0,0,0">
                                                          <w:txbxContent>
                                                            <w:tbl>
                                                              <w:tblPr>
                                                                <w:tblW w:w="0" w:type="auto"/>
                                                                <w:jc w:val="center"/>
                                                                <w:tblBorders>
                                                                  <w:top w:val="single" w:sz="4" w:space="0" w:color="auto"/>
                                                                  <w:left w:val="single" w:sz="4" w:space="0" w:color="auto"/>
                                                                  <w:bottom w:val="single" w:sz="4" w:space="0" w:color="auto"/>
                                                                  <w:right w:val="single" w:sz="4" w:space="0" w:color="auto"/>
                                                                  <w:insideH w:val="single" w:sz="4" w:space="0" w:color="auto"/>
                                                                  <w:insideV w:val="single" w:sz="4" w:space="0" w:color="auto"/>
                                                                </w:tblBorders>
                                                                <w:tblLayout w:type="fixed"/>
                                                                <w:tblLook w:val="0000"/>
                                                              </w:tblPr>
                                                              <w:tblGrid>
                                                                <w:gridCol w:w="249"/>
                                                              </w:tblGrid>
                                                              <w:tr w:rsidR="002E3302">
                                                                <w:trPr>
                                                                  <w:cantSplit/>
                                                                  <w:trHeight w:hRule="exact" w:val="1987"/>
                                                                  <w:jc w:val="center"/>
                                                                </w:trPr>
                                                                <w:tc>
                                                                  <w:tcPr>
                                                                    <w:tcW w:w="249" w:type="dxa"/>
                                                                    <w:tcBorders>
                                                                      <w:top w:val="nil"/>
                                                                      <w:left w:val="nil"/>
                                                                      <w:bottom w:val="nil"/>
                                                                      <w:right w:val="nil"/>
                                                                    </w:tcBorders>
                                                                    <w:textDirection w:val="btLr"/>
                                                                    <w:vAlign w:val="center"/>
                                                                  </w:tcPr>
                                                                  <w:p w:rsidR="002E3302" w:rsidRDefault="002E3302">
                                                                    <w:pPr>
                                                                      <w:pStyle w:val="a"/>
                                                                      <w:jc w:val="center"/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  <w:r>
                                                                      <w:rPr>
                                                                        <w:sz w:val="18"/>
                                                                        <w:lang w:val="ru-RU"/>
                                                                      </w:rPr>
                                                                      <w:t>Подпись и дата</w:t>
                                                                    </w:r>
                                                                  </w:p>
                                                                </w:tc>
                                                              </w:tr>
                                                            </w:tbl>
                                                            <w:p w:rsidR="002E3302" w:rsidRDefault="002E3302" w:rsidP="009B61E8"/>
                                                          </w:txbxContent>
                                                        </v:textbox>
                                                      </v:shape>
                                                      <v:shape id="_x0000_s1101" type="#_x0000_t202" style="position:absolute;left:713;top:15115;width:252;height:1316" filled="f" stroked="f">
                                                        <v:textbox style="mso-next-textbox:#_x0000_s1101" inset="0,0,0,0">
                                                          <w:txbxContent>
                                                            <w:tbl>
                                                              <w:tblPr>
                                                                <w:tblW w:w="0" w:type="auto"/>
                                                                <w:jc w:val="center"/>
                                                                <w:tblBorders>
                                                                  <w:top w:val="single" w:sz="4" w:space="0" w:color="auto"/>
                                                                  <w:left w:val="single" w:sz="4" w:space="0" w:color="auto"/>
                                                                  <w:bottom w:val="single" w:sz="4" w:space="0" w:color="auto"/>
                                                                  <w:right w:val="single" w:sz="4" w:space="0" w:color="auto"/>
                                                                  <w:insideH w:val="single" w:sz="4" w:space="0" w:color="auto"/>
                                                                  <w:insideV w:val="single" w:sz="4" w:space="0" w:color="auto"/>
                                                                </w:tblBorders>
                                                                <w:tblLayout w:type="fixed"/>
                                                                <w:tblLook w:val="0000"/>
                                                              </w:tblPr>
                                                              <w:tblGrid>
                                                                <w:gridCol w:w="332"/>
                                                              </w:tblGrid>
                                                              <w:tr w:rsidR="002E3302" w:rsidTr="00CB2AF8">
                                                                <w:trPr>
                                                                  <w:cantSplit/>
                                                                  <w:trHeight w:hRule="exact" w:val="1356"/>
                                                                  <w:jc w:val="center"/>
                                                                </w:trPr>
                                                                <w:tc>
                                                                  <w:tcPr>
                                                                    <w:tcW w:w="332" w:type="dxa"/>
                                                                    <w:tcBorders>
                                                                      <w:top w:val="nil"/>
                                                                      <w:left w:val="nil"/>
                                                                      <w:bottom w:val="nil"/>
                                                                      <w:right w:val="nil"/>
                                                                    </w:tcBorders>
                                                                    <w:textDirection w:val="btLr"/>
                                                                    <w:vAlign w:val="center"/>
                                                                  </w:tcPr>
                                                                  <w:p w:rsidR="002E3302" w:rsidRDefault="002E3302">
                                                                    <w:pPr>
                                                                      <w:pStyle w:val="a"/>
                                                                      <w:jc w:val="center"/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  <w:r>
                                                                      <w:rPr>
                                                                        <w:sz w:val="18"/>
                                                                        <w:lang w:val="ru-RU"/>
                                                                      </w:rPr>
                                                                      <w:t>Инв. № подл.</w:t>
                                                                    </w:r>
                                                                  </w:p>
                                                                </w:tc>
                                                              </w:tr>
                                                            </w:tbl>
                                                            <w:p w:rsidR="002E3302" w:rsidRDefault="002E3302" w:rsidP="009B61E8"/>
                                                          </w:txbxContent>
                                                        </v:textbox>
                                                      </v:shape>
                                                      <v:shape id="_x0000_s1102" type="#_x0000_t202" style="position:absolute;left:1077;top:11727;width:252;height:1316" filled="f" stroked="f">
                                                        <v:textbox style="mso-next-textbox:#_x0000_s1102" inset="0,0,0,0">
                                                          <w:txbxContent>
                                                            <w:tbl>
                                                              <w:tblPr>
                                                                <w:tblW w:w="0" w:type="auto"/>
                                                                <w:jc w:val="center"/>
                                                                <w:tblBorders>
                                                                  <w:top w:val="single" w:sz="4" w:space="0" w:color="auto"/>
                                                                  <w:left w:val="single" w:sz="4" w:space="0" w:color="auto"/>
                                                                  <w:bottom w:val="single" w:sz="4" w:space="0" w:color="auto"/>
                                                                  <w:right w:val="single" w:sz="4" w:space="0" w:color="auto"/>
                                                                  <w:insideH w:val="single" w:sz="4" w:space="0" w:color="auto"/>
                                                                  <w:insideV w:val="single" w:sz="4" w:space="0" w:color="auto"/>
                                                                </w:tblBorders>
                                                                <w:tblLayout w:type="fixed"/>
                                                                <w:tblLook w:val="0000"/>
                                                              </w:tblPr>
                                                              <w:tblGrid>
                                                                <w:gridCol w:w="249"/>
                                                              </w:tblGrid>
                                                              <w:tr w:rsidR="002E3302">
                                                                <w:trPr>
                                                                  <w:cantSplit/>
                                                                  <w:trHeight w:hRule="exact" w:val="1417"/>
                                                                  <w:jc w:val="center"/>
                                                                </w:trPr>
                                                                <w:tc>
                                                                  <w:tcPr>
                                                                    <w:tcW w:w="249" w:type="dxa"/>
                                                                    <w:tcBorders>
                                                                      <w:top w:val="nil"/>
                                                                      <w:left w:val="nil"/>
                                                                      <w:bottom w:val="nil"/>
                                                                      <w:right w:val="nil"/>
                                                                    </w:tcBorders>
                                                                    <w:textDirection w:val="btLr"/>
                                                                    <w:vAlign w:val="center"/>
                                                                  </w:tcPr>
                                                                  <w:p w:rsidR="002E3302" w:rsidRDefault="002E3302">
                                                                    <w:pPr>
                                                                      <w:pStyle w:val="a"/>
                                                                      <w:jc w:val="center"/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</w:p>
                                                                </w:tc>
                                                              </w:tr>
                                                            </w:tbl>
                                                            <w:p w:rsidR="002E3302" w:rsidRDefault="002E3302" w:rsidP="009B61E8"/>
                                                          </w:txbxContent>
                                                        </v:textbox>
                                                      </v:shape>
                                                      <v:shape id="_x0000_s1103" type="#_x0000_t202" style="position:absolute;left:1077;top:15115;width:252;height:1316" filled="f" stroked="f">
                                                        <v:textbox style="mso-next-textbox:#_x0000_s1103" inset="0,0,0,0">
                                                          <w:txbxContent>
                                                            <w:tbl>
                                                              <w:tblPr>
                                                                <w:tblW w:w="0" w:type="auto"/>
                                                                <w:jc w:val="center"/>
                                                                <w:tblBorders>
                                                                  <w:top w:val="single" w:sz="4" w:space="0" w:color="auto"/>
                                                                  <w:left w:val="single" w:sz="4" w:space="0" w:color="auto"/>
                                                                  <w:bottom w:val="single" w:sz="4" w:space="0" w:color="auto"/>
                                                                  <w:right w:val="single" w:sz="4" w:space="0" w:color="auto"/>
                                                                  <w:insideH w:val="single" w:sz="4" w:space="0" w:color="auto"/>
                                                                  <w:insideV w:val="single" w:sz="4" w:space="0" w:color="auto"/>
                                                                </w:tblBorders>
                                                                <w:tblLayout w:type="fixed"/>
                                                                <w:tblLook w:val="0000"/>
                                                              </w:tblPr>
                                                              <w:tblGrid>
                                                                <w:gridCol w:w="307"/>
                                                              </w:tblGrid>
                                                              <w:tr w:rsidR="002E3302" w:rsidTr="00CB2AF8">
                                                                <w:trPr>
                                                                  <w:cantSplit/>
                                                                  <w:trHeight w:hRule="exact" w:val="1453"/>
                                                                  <w:jc w:val="center"/>
                                                                </w:trPr>
                                                                <w:tc>
                                                                  <w:tcPr>
                                                                    <w:tcW w:w="307" w:type="dxa"/>
                                                                    <w:tcBorders>
                                                                      <w:top w:val="nil"/>
                                                                      <w:left w:val="nil"/>
                                                                      <w:bottom w:val="nil"/>
                                                                      <w:right w:val="nil"/>
                                                                    </w:tcBorders>
                                                                    <w:textDirection w:val="btLr"/>
                                                                    <w:vAlign w:val="center"/>
                                                                  </w:tcPr>
                                                                  <w:p w:rsidR="002E3302" w:rsidRDefault="002E3302">
                                                                    <w:pPr>
                                                                      <w:pStyle w:val="a"/>
                                                                      <w:jc w:val="center"/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</w:p>
                                                                </w:tc>
                                                              </w:tr>
                                                            </w:tbl>
                                                            <w:p w:rsidR="002E3302" w:rsidRDefault="002E3302" w:rsidP="009B61E8"/>
                                                          </w:txbxContent>
                                                        </v:textbox>
                                                      </v:shape>
                                                    </v:group>
                                                    <v:group id="_x0000_s1104" style="position:absolute;left:195;top:8612;width:963;height:3247" coordorigin="413,8430" coordsize="1242,3249">
                                                      <v:shape id="_x0000_s1105" type="#_x0000_t202" style="position:absolute;left:413;top:8974;width:285;height:2705" stroked="f" strokeweight="1.75pt">
                                                        <v:textbox style="layout-flow:vertical;mso-layout-flow-alt:bottom-to-top;mso-next-textbox:#_x0000_s1105" inset="0,0,0,0">
                                                          <w:txbxContent>
                                                            <w:p w:rsidR="002E3302" w:rsidRPr="00FD4AAA" w:rsidRDefault="002E3302" w:rsidP="009B61E8">
                                                              <w:r>
                                                                <w:rPr>
                                                                  <w:sz w:val="20"/>
                                                                  <w:szCs w:val="28"/>
                                                                </w:rPr>
                                                                <w:t xml:space="preserve">                 </w:t>
                                                              </w:r>
                                                              <w:r w:rsidRPr="00FD4AAA">
                                                                <w:t xml:space="preserve"> Согласовано</w:t>
                                                              </w:r>
                                                            </w:p>
                                                          </w:txbxContent>
                                                        </v:textbox>
                                                      </v:shape>
                                                      <v:group id="_x0000_s1106" style="position:absolute;left:698;top:8430;width:957;height:3249" coordorigin="698,8430" coordsize="957,3249">
                                                        <v:group id="_x0000_s1107" style="position:absolute;left:752;top:8430;width:613;height:3249" coordorigin="752,8430" coordsize="613,3249">
                                                          <v:line id="_x0000_s1108" style="position:absolute" from="1365,8434" to="1365,11679" strokeweight="1.5pt"/>
                                                          <v:line id="_x0000_s1109" style="position:absolute" from="1050,8430" to="1050,11675" strokeweight="1.5pt"/>
                                                          <v:line id="_x0000_s1110" style="position:absolute" from="752,8433" to="752,11679" strokeweight="1.5pt"/>
                                                        </v:group>
                                                        <v:line id="_x0000_s1111" style="position:absolute" from="725,9555" to="1655,9555" strokeweight="1.5pt"/>
                                                        <v:line id="_x0000_s1112" style="position:absolute" from="698,10650" to="1628,10650" strokeweight="1.5pt"/>
                                                      </v:group>
                                                    </v:group>
                                                  </v:group>
                                                </v:group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  <v:rect id="_x0000_s1113" style="position:absolute;left:8571;top:15474;width:900;height:180" filled="f" stroked="f" strokeweight=".25pt">
                            <v:textbox style="mso-next-textbox:#_x0000_s1113" inset="1pt,1pt,1pt,1pt">
                              <w:txbxContent>
                                <w:p w:rsidR="002E3302" w:rsidRPr="00A96BAF" w:rsidRDefault="002E3302" w:rsidP="009B61E8">
                                  <w:pPr>
                                    <w:pStyle w:val="a"/>
                                    <w:jc w:val="center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ru-RU"/>
                                    </w:rPr>
                                    <w:t>П</w:t>
                                  </w:r>
                                </w:p>
                              </w:txbxContent>
                            </v:textbox>
                          </v:rect>
                        </v:group>
                      </v:group>
                    </v:group>
                  </v:group>
                </v:group>
              </v:group>
            </v:group>
          </v:group>
        </w:pict>
      </w:r>
      <w:r w:rsidRPr="009B61E8">
        <w:rPr>
          <w:rFonts w:ascii="Times New Roman" w:hAnsi="Times New Roman"/>
          <w:b/>
          <w:sz w:val="28"/>
          <w:szCs w:val="28"/>
        </w:rPr>
        <w:t>СОДЕРЖАНИЕ.</w:t>
      </w:r>
    </w:p>
    <w:p w:rsidR="002E3302" w:rsidRPr="009B61E8" w:rsidRDefault="002E3302" w:rsidP="009B61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0"/>
        <w:gridCol w:w="4728"/>
        <w:gridCol w:w="2340"/>
      </w:tblGrid>
      <w:tr w:rsidR="002E3302" w:rsidRPr="009B61E8" w:rsidTr="0075558F">
        <w:tc>
          <w:tcPr>
            <w:tcW w:w="2760" w:type="dxa"/>
          </w:tcPr>
          <w:p w:rsidR="002E3302" w:rsidRPr="009B61E8" w:rsidRDefault="002E3302" w:rsidP="009B61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61E8">
              <w:rPr>
                <w:rFonts w:ascii="Times New Roman" w:hAnsi="Times New Roman"/>
                <w:b/>
                <w:sz w:val="28"/>
                <w:szCs w:val="28"/>
              </w:rPr>
              <w:t>Обозначение</w:t>
            </w:r>
          </w:p>
        </w:tc>
        <w:tc>
          <w:tcPr>
            <w:tcW w:w="4728" w:type="dxa"/>
          </w:tcPr>
          <w:p w:rsidR="002E3302" w:rsidRPr="009B61E8" w:rsidRDefault="002E3302" w:rsidP="009B61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61E8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340" w:type="dxa"/>
          </w:tcPr>
          <w:p w:rsidR="002E3302" w:rsidRPr="009B61E8" w:rsidRDefault="002E3302" w:rsidP="009B61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61E8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2E3302" w:rsidRPr="009B61E8" w:rsidTr="0075558F">
        <w:trPr>
          <w:trHeight w:val="232"/>
        </w:trPr>
        <w:tc>
          <w:tcPr>
            <w:tcW w:w="2760" w:type="dxa"/>
            <w:vAlign w:val="center"/>
          </w:tcPr>
          <w:p w:rsidR="002E3302" w:rsidRPr="009B61E8" w:rsidRDefault="002E3302" w:rsidP="009B61E8">
            <w:pPr>
              <w:pStyle w:val="a"/>
              <w:jc w:val="center"/>
              <w:rPr>
                <w:rFonts w:ascii="Times New Roman" w:hAnsi="Times New Roman"/>
                <w:b/>
                <w:i w:val="0"/>
                <w:szCs w:val="28"/>
                <w:lang w:val="ru-RU"/>
              </w:rPr>
            </w:pPr>
            <w:r w:rsidRPr="009B61E8">
              <w:rPr>
                <w:rFonts w:ascii="Times New Roman" w:hAnsi="Times New Roman"/>
                <w:i w:val="0"/>
                <w:szCs w:val="28"/>
              </w:rPr>
              <w:t>98-12/13-</w:t>
            </w:r>
            <w:r>
              <w:rPr>
                <w:rFonts w:ascii="Times New Roman" w:hAnsi="Times New Roman"/>
                <w:i w:val="0"/>
                <w:szCs w:val="28"/>
                <w:lang w:val="ru-RU"/>
              </w:rPr>
              <w:t>ПБ</w:t>
            </w:r>
            <w:r w:rsidRPr="009B61E8">
              <w:rPr>
                <w:rFonts w:ascii="Times New Roman" w:hAnsi="Times New Roman"/>
                <w:i w:val="0"/>
                <w:szCs w:val="28"/>
              </w:rPr>
              <w:t>-С</w:t>
            </w:r>
          </w:p>
        </w:tc>
        <w:tc>
          <w:tcPr>
            <w:tcW w:w="4728" w:type="dxa"/>
          </w:tcPr>
          <w:p w:rsidR="002E3302" w:rsidRPr="009B61E8" w:rsidRDefault="002E3302" w:rsidP="009B6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61E8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2340" w:type="dxa"/>
            <w:vAlign w:val="center"/>
          </w:tcPr>
          <w:p w:rsidR="002E3302" w:rsidRPr="009B61E8" w:rsidRDefault="002E3302" w:rsidP="009B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61E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E3302" w:rsidRPr="009B61E8" w:rsidTr="0075558F">
        <w:tc>
          <w:tcPr>
            <w:tcW w:w="2760" w:type="dxa"/>
            <w:vMerge w:val="restart"/>
            <w:vAlign w:val="center"/>
          </w:tcPr>
          <w:p w:rsidR="002E3302" w:rsidRPr="009B61E8" w:rsidRDefault="002E3302" w:rsidP="009B61E8">
            <w:pPr>
              <w:pStyle w:val="a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9B61E8">
              <w:rPr>
                <w:rFonts w:ascii="Times New Roman" w:hAnsi="Times New Roman"/>
                <w:i w:val="0"/>
                <w:szCs w:val="28"/>
              </w:rPr>
              <w:t>98-12/13-</w:t>
            </w:r>
            <w:r w:rsidRPr="009B61E8">
              <w:rPr>
                <w:rFonts w:ascii="Times New Roman" w:hAnsi="Times New Roman"/>
                <w:i w:val="0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0"/>
                <w:szCs w:val="28"/>
                <w:lang w:val="ru-RU"/>
              </w:rPr>
              <w:t>ПБ</w:t>
            </w:r>
            <w:r w:rsidRPr="009B61E8">
              <w:rPr>
                <w:rFonts w:ascii="Times New Roman" w:hAnsi="Times New Roman"/>
                <w:i w:val="0"/>
                <w:szCs w:val="28"/>
              </w:rPr>
              <w:t>-</w:t>
            </w:r>
            <w:r w:rsidRPr="009B61E8">
              <w:rPr>
                <w:rFonts w:ascii="Times New Roman" w:hAnsi="Times New Roman"/>
                <w:i w:val="0"/>
                <w:szCs w:val="28"/>
                <w:lang w:val="ru-RU"/>
              </w:rPr>
              <w:t>ПЗ</w:t>
            </w:r>
          </w:p>
          <w:p w:rsidR="002E3302" w:rsidRPr="009B61E8" w:rsidRDefault="002E3302" w:rsidP="009B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</w:tcPr>
          <w:p w:rsidR="002E3302" w:rsidRPr="009B61E8" w:rsidRDefault="002E3302" w:rsidP="009B6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61E8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Общие положения</w:t>
            </w:r>
          </w:p>
        </w:tc>
        <w:tc>
          <w:tcPr>
            <w:tcW w:w="2340" w:type="dxa"/>
            <w:vAlign w:val="center"/>
          </w:tcPr>
          <w:p w:rsidR="002E3302" w:rsidRPr="009B61E8" w:rsidRDefault="002E3302" w:rsidP="009B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61E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E3302" w:rsidRPr="009B61E8" w:rsidTr="0075558F">
        <w:tc>
          <w:tcPr>
            <w:tcW w:w="2760" w:type="dxa"/>
            <w:vMerge/>
          </w:tcPr>
          <w:p w:rsidR="002E3302" w:rsidRPr="009B61E8" w:rsidRDefault="002E3302" w:rsidP="009B61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28" w:type="dxa"/>
          </w:tcPr>
          <w:p w:rsidR="002E3302" w:rsidRPr="009B61E8" w:rsidRDefault="002E3302" w:rsidP="009B6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Мероприятия по ликвидации очага возгорания</w:t>
            </w:r>
          </w:p>
        </w:tc>
        <w:tc>
          <w:tcPr>
            <w:tcW w:w="2340" w:type="dxa"/>
            <w:vAlign w:val="center"/>
          </w:tcPr>
          <w:p w:rsidR="002E3302" w:rsidRPr="009B61E8" w:rsidRDefault="002E3302" w:rsidP="009B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E3302" w:rsidRPr="009B61E8" w:rsidTr="0075558F">
        <w:tc>
          <w:tcPr>
            <w:tcW w:w="2760" w:type="dxa"/>
            <w:vMerge/>
          </w:tcPr>
          <w:p w:rsidR="002E3302" w:rsidRPr="009B61E8" w:rsidRDefault="002E3302" w:rsidP="009B61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28" w:type="dxa"/>
          </w:tcPr>
          <w:p w:rsidR="002E3302" w:rsidRPr="009B61E8" w:rsidRDefault="002E3302" w:rsidP="009B61E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Мероприятия по предотвращению возгорания</w:t>
            </w:r>
          </w:p>
        </w:tc>
        <w:tc>
          <w:tcPr>
            <w:tcW w:w="2340" w:type="dxa"/>
            <w:vAlign w:val="center"/>
          </w:tcPr>
          <w:p w:rsidR="002E3302" w:rsidRPr="009B61E8" w:rsidRDefault="002E3302" w:rsidP="009B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61E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Pr="009B61E8" w:rsidRDefault="002E3302" w:rsidP="009B61E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E3302" w:rsidRDefault="002E3302" w:rsidP="001653A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group id="_x0000_s1114" style="position:absolute;left:0;text-align:left;margin-left:-1in;margin-top:-36pt;width:567pt;height:807.85pt;z-index:251656192" coordorigin="195,414" coordsize="11420,16200">
            <v:line id="_x0000_s1115" style="position:absolute" from="8586,15440" to="11598,15441" strokeweight="2pt"/>
            <v:group id="_x0000_s1116" style="position:absolute;left:195;top:414;width:11420;height:16200" coordorigin="195,414" coordsize="11420,16200">
              <v:line id="_x0000_s1117" style="position:absolute" from="9435,15166" to="9437,15727" strokeweight="2pt"/>
              <v:line id="_x0000_s1118" style="position:absolute" from="8579,15187" to="8580,16597" strokeweight="2pt"/>
              <v:line id="_x0000_s1119" style="position:absolute" from="8585,15733" to="11597,15734" strokeweight="2pt"/>
              <v:line id="_x0000_s1120" style="position:absolute" from="10291,15166" to="10293,15727" strokeweight="2pt"/>
              <v:group id="_x0000_s1121" style="position:absolute;left:195;top:414;width:11420;height:16200" coordorigin="195,414" coordsize="11420,16200">
                <v:line id="_x0000_s1122" style="position:absolute" from="1166,16027" to="5339,16028" strokeweight="1pt"/>
                <v:line id="_x0000_s1123" style="position:absolute" from="1166,16320" to="5340,16320" strokeweight="1pt"/>
                <v:group id="_x0000_s1124" style="position:absolute;left:195;top:414;width:11420;height:16200" coordorigin="195,414" coordsize="11420,16200">
                  <v:line id="_x0000_s1125" style="position:absolute" from="1174,14853" to="5340,14854" strokeweight="2pt"/>
                  <v:group id="_x0000_s1126" style="position:absolute;left:195;top:414;width:11420;height:16200" coordorigin="195,414" coordsize="11420,16200">
                    <v:rect id="_x0000_s1127" style="position:absolute;left:8625;top:15976;width:2929;height:356" filled="f" stroked="f" strokeweight=".25pt">
                      <v:textbox style="mso-next-textbox:#_x0000_s1127" inset="1pt,1pt,1pt,1pt">
                        <w:txbxContent>
                          <w:p w:rsidR="002E3302" w:rsidRPr="00582BB7" w:rsidRDefault="002E3302" w:rsidP="00384DA6">
                            <w:pPr>
                              <w:pStyle w:val="Header"/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r>
                              <w:t>ООО «Бурводпроект»</w:t>
                            </w:r>
                          </w:p>
                        </w:txbxContent>
                      </v:textbox>
                    </v:rect>
                    <v:group id="_x0000_s1128" style="position:absolute;left:195;top:414;width:11420;height:16200" coordorigin="195,414" coordsize="11420,16200">
                      <v:rect id="_x0000_s1129" style="position:absolute;left:9478;top:15476;width:770;height:252" filled="f" stroked="f" strokeweight=".25pt">
                        <v:textbox style="mso-next-textbox:#_x0000_s1129" inset="1pt,1pt,1pt,1pt">
                          <w:txbxContent>
                            <w:p w:rsidR="002E3302" w:rsidRDefault="002E3302" w:rsidP="00384DA6">
                              <w:pPr>
                                <w:pStyle w:val="a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v:textbox>
                      </v:rect>
                      <v:group id="_x0000_s1130" style="position:absolute;left:195;top:414;width:11420;height:16200" coordorigin="195,414" coordsize="11420,16200">
                        <v:rect id="_x0000_s1131" style="position:absolute;left:10346;top:15468;width:1214;height:251" filled="f" stroked="f" strokeweight=".25pt">
                          <v:textbox style="mso-next-textbox:#_x0000_s1131" inset="1pt,1pt,1pt,1pt">
                            <w:txbxContent>
                              <w:p w:rsidR="002E3302" w:rsidRPr="00A96BAF" w:rsidRDefault="002E3302" w:rsidP="00384DA6">
                                <w:pPr>
                                  <w:pStyle w:val="a"/>
                                  <w:jc w:val="center"/>
                                  <w:rPr>
                                    <w:sz w:val="18"/>
                                    <w:lang w:val="ru-RU"/>
                                  </w:rPr>
                                </w:pPr>
                                <w:r>
                                  <w:rPr>
                                    <w:sz w:val="18"/>
                                    <w:lang w:val="ru-RU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rect>
                        <v:group id="_x0000_s1132" style="position:absolute;left:195;top:414;width:11420;height:16200" coordorigin="195,414" coordsize="11420,16200">
                          <v:group id="_x0000_s1133" style="position:absolute;left:195;top:414;width:11420;height:16200" coordorigin="195,414" coordsize="11420,16200">
                            <v:rect id="_x0000_s1134" style="position:absolute;left:10338;top:15173;width:1216;height:250" filled="f" stroked="f" strokeweight=".25pt">
                              <v:textbox style="mso-next-textbox:#_x0000_s1134" inset="1pt,1pt,1pt,1pt">
                                <w:txbxContent>
                                  <w:p w:rsidR="002E3302" w:rsidRDefault="002E3302" w:rsidP="00384DA6">
                                    <w:pPr>
                                      <w:pStyle w:val="a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Листов</w:t>
                                    </w:r>
                                  </w:p>
                                </w:txbxContent>
                              </v:textbox>
                            </v:rect>
                            <v:group id="_x0000_s1135" style="position:absolute;left:195;top:414;width:11420;height:16200" coordorigin="195,414" coordsize="11420,16200">
                              <v:rect id="_x0000_s1136" style="position:absolute;left:9478;top:15173;width:770;height:250" filled="f" stroked="f" strokeweight=".25pt">
                                <v:textbox style="mso-next-textbox:#_x0000_s1136" inset="1pt,1pt,1pt,1pt">
                                  <w:txbxContent>
                                    <w:p w:rsidR="002E3302" w:rsidRDefault="002E3302" w:rsidP="00384DA6">
                                      <w:pPr>
                                        <w:pStyle w:val="a"/>
                                        <w:jc w:val="center"/>
                                        <w:rPr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</w:rPr>
                                        <w:t>Лист</w:t>
                                      </w:r>
                                    </w:p>
                                  </w:txbxContent>
                                </v:textbox>
                              </v:rect>
                              <v:group id="_x0000_s1137" style="position:absolute;left:195;top:414;width:11420;height:16200" coordorigin="195,414" coordsize="11420,16200">
                                <v:rect id="_x0000_s1138" style="position:absolute;left:8625;top:15173;width:769;height:250" filled="f" stroked="f" strokeweight=".25pt">
                                  <v:textbox style="mso-next-textbox:#_x0000_s1138" inset="1pt,1pt,1pt,1pt">
                                    <w:txbxContent>
                                      <w:p w:rsidR="002E3302" w:rsidRPr="00582BB7" w:rsidRDefault="002E3302" w:rsidP="00384DA6">
                                        <w:pPr>
                                          <w:pStyle w:val="a"/>
                                          <w:jc w:val="center"/>
                                          <w:rPr>
                                            <w:sz w:val="18"/>
                                            <w:lang w:val="ru-RU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lang w:val="ru-RU"/>
                                          </w:rPr>
                                          <w:t>Стадия</w:t>
                                        </w:r>
                                      </w:p>
                                    </w:txbxContent>
                                  </v:textbox>
                                </v:rect>
                                <v:group id="_x0000_s1139" style="position:absolute;left:195;top:414;width:11420;height:16200" coordorigin="195,414" coordsize="11420,16200">
                                  <v:rect id="_x0000_s1140" style="position:absolute;left:5227;top:15247;width:3284;height:1302" filled="f" stroked="f" strokeweight=".25pt">
                                    <v:textbox style="mso-next-textbox:#_x0000_s1140" inset="1pt,1pt,1pt,1pt">
                                      <w:txbxContent>
                                        <w:p w:rsidR="002E3302" w:rsidRDefault="002E3302" w:rsidP="00384DA6">
                                          <w:pPr>
                                            <w:pStyle w:val="a"/>
                                            <w:rPr>
                                              <w:sz w:val="18"/>
                                              <w:lang w:val="ru-RU"/>
                                            </w:rPr>
                                          </w:pPr>
                                        </w:p>
                                        <w:p w:rsidR="002E3302" w:rsidRDefault="002E3302" w:rsidP="00384DA6">
                                          <w:pPr>
                                            <w:pStyle w:val="a"/>
                                            <w:rPr>
                                              <w:sz w:val="18"/>
                                              <w:lang w:val="ru-RU"/>
                                            </w:rPr>
                                          </w:pPr>
                                        </w:p>
                                        <w:p w:rsidR="002E3302" w:rsidRPr="00196A94" w:rsidRDefault="002E3302" w:rsidP="00384DA6">
                                          <w:pPr>
                                            <w:pStyle w:val="a"/>
                                            <w:jc w:val="center"/>
                                            <w:rPr>
                                              <w:i w:val="0"/>
                                              <w:szCs w:val="28"/>
                                              <w:lang w:val="ru-RU"/>
                                            </w:rPr>
                                          </w:pPr>
                                          <w:r>
                                            <w:rPr>
                                              <w:i w:val="0"/>
                                              <w:szCs w:val="28"/>
                                              <w:lang w:val="ru-RU"/>
                                            </w:rPr>
                                            <w:t>Пояснительная записка</w:t>
                                          </w:r>
                                        </w:p>
                                        <w:p w:rsidR="002E3302" w:rsidRDefault="002E3302" w:rsidP="00384DA6"/>
                                      </w:txbxContent>
                                    </v:textbox>
                                  </v:rect>
                                  <v:group id="_x0000_s1141" style="position:absolute;left:195;top:414;width:11420;height:16200" coordorigin="195,414" coordsize="11420,16200">
                                    <v:rect id="_x0000_s1142" style="position:absolute;left:5340;top:14532;width:6221;height:386" filled="f" stroked="f" strokeweight=".25pt">
                                      <v:textbox style="mso-next-textbox:#_x0000_s1142" inset="1pt,1pt,1pt,1pt">
                                        <w:txbxContent>
                                          <w:p w:rsidR="002E3302" w:rsidRPr="00196A94" w:rsidRDefault="002E3302" w:rsidP="00384DA6">
                                            <w:pPr>
                                              <w:pStyle w:val="a"/>
                                              <w:jc w:val="center"/>
                                              <w:rPr>
                                                <w:i w:val="0"/>
                                                <w:szCs w:val="28"/>
                                                <w:lang w:val="ru-RU"/>
                                              </w:rPr>
                                            </w:pPr>
                                            <w:r w:rsidRPr="00196A94">
                                              <w:rPr>
                                                <w:i w:val="0"/>
                                                <w:szCs w:val="28"/>
                                                <w:lang w:val="ru-RU"/>
                                              </w:rPr>
                                              <w:t>98-12/13-</w:t>
                                            </w:r>
                                            <w:r w:rsidRPr="00196A94">
                                              <w:rPr>
                                                <w:rFonts w:ascii="Times New Roman" w:hAnsi="Times New Roman"/>
                                                <w:i w:val="0"/>
                                                <w:szCs w:val="28"/>
                                                <w:lang w:val="ru-RU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i w:val="0"/>
                                                <w:szCs w:val="28"/>
                                                <w:lang w:val="ru-RU"/>
                                              </w:rPr>
                                              <w:t>ПБ</w:t>
                                            </w:r>
                                            <w:r w:rsidRPr="00196A94">
                                              <w:rPr>
                                                <w:i w:val="0"/>
                                                <w:szCs w:val="28"/>
                                                <w:lang w:val="ru-RU"/>
                                              </w:rPr>
                                              <w:t>-</w:t>
                                            </w:r>
                                            <w:r>
                                              <w:rPr>
                                                <w:i w:val="0"/>
                                                <w:szCs w:val="28"/>
                                                <w:lang w:val="ru-RU"/>
                                              </w:rPr>
                                              <w:t>ПЗ</w:t>
                                            </w:r>
                                          </w:p>
                                          <w:p w:rsidR="002E3302" w:rsidRPr="00880CA9" w:rsidRDefault="002E3302" w:rsidP="00384DA6">
                                            <w:pPr>
                                              <w:jc w:val="center"/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  <w:t>53135-С-14-</w:t>
                                            </w:r>
                                            <w:r w:rsidRPr="00582BB7"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  <w:t>ЛТ</w:t>
                                            </w:r>
                                          </w:p>
                                          <w:p w:rsidR="002E3302" w:rsidRDefault="002E3302" w:rsidP="00384DA6">
                                            <w:pPr>
                                              <w:pStyle w:val="a"/>
                                              <w:jc w:val="center"/>
                                              <w:rPr>
                                                <w:rFonts w:ascii="Journal" w:hAnsi="Journal"/>
                                                <w:lang w:val="ru-RU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  <v:group id="_x0000_s1143" style="position:absolute;left:195;top:414;width:11420;height:16200" coordorigin="195,414" coordsize="11420,16200">
                                      <v:group id="_x0000_s1144" style="position:absolute;left:1161;top:15476;width:2567;height:243" coordsize="19999,20000">
                                        <v:rect id="_x0000_s1145" style="position:absolute;width:8856;height:20000" filled="f" stroked="f" strokeweight=".25pt">
                                          <v:textbox style="mso-next-textbox:#_x0000_s1145" inset="1pt,1pt,1pt,1pt">
                                            <w:txbxContent>
                                              <w:p w:rsidR="002E3302" w:rsidRPr="00CB6E51" w:rsidRDefault="002E3302" w:rsidP="00384DA6">
                                                <w:pPr>
                                                  <w:pStyle w:val="a"/>
                                                  <w:jc w:val="center"/>
                                                  <w:rPr>
                                                    <w:sz w:val="18"/>
                                                    <w:lang w:val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18"/>
                                                    <w:lang w:val="ru-RU"/>
                                                  </w:rPr>
                                                  <w:t>ГИП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rect id="_x0000_s1146" style="position:absolute;left:9281;width:10718;height:20000" filled="f" stroked="f" strokeweight=".25pt">
                                          <v:textbox style="mso-next-textbox:#_x0000_s1146" inset="0,0,0,0">
                                            <w:txbxContent>
                                              <w:p w:rsidR="002E3302" w:rsidRPr="0047333A" w:rsidRDefault="002E3302" w:rsidP="00384DA6">
                                                <w:pPr>
                                                  <w:pStyle w:val="a"/>
                                                  <w:rPr>
                                                    <w:sz w:val="18"/>
                                                    <w:lang w:val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18"/>
                                                    <w:lang w:val="ru-RU"/>
                                                  </w:rPr>
                                                  <w:t>Каратеев С.Ф.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</v:group>
                                      <v:group id="_x0000_s1147" style="position:absolute;left:195;top:414;width:11420;height:16200" coordorigin="195,414" coordsize="11420,16200">
                                        <v:line id="_x0000_s1148" style="position:absolute" from="1166,15732" to="5339,15734" strokeweight="1pt"/>
                                        <v:line id="_x0000_s1149" style="position:absolute;flip:y" from="1166,15423" to="5339,15437" strokeweight="1pt"/>
                                        <v:group id="_x0000_s1150" style="position:absolute;left:1181;top:16051;width:2507;height:251" coordsize="19999,20000">
                                          <v:rect id="_x0000_s1151" style="position:absolute;width:8856;height:20000" filled="f" stroked="f" strokeweight=".25pt">
                                            <v:textbox style="mso-next-textbox:#_x0000_s1151" inset="1pt,1pt,1pt,1pt">
                                              <w:txbxContent>
                                                <w:p w:rsidR="002E3302" w:rsidRPr="00825DCE" w:rsidRDefault="002E3302" w:rsidP="00384DA6">
                                                  <w:pPr>
                                                    <w:pStyle w:val="a"/>
                                                    <w:rPr>
                                                      <w:i w:val="0"/>
                                                      <w:sz w:val="18"/>
                                                      <w:lang w:val="ru-RU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i w:val="0"/>
                                                      <w:sz w:val="18"/>
                                                      <w:lang w:val="ru-RU"/>
                                                    </w:rPr>
                                                    <w:t>Гидрогеолог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rect>
                                          <v:rect id="_x0000_s1152" style="position:absolute;left:9281;width:10718;height:20000" filled="f" stroked="f" strokeweight=".25pt">
                                            <v:textbox style="mso-next-textbox:#_x0000_s1152" inset="1pt,1pt,1pt,1pt">
                                              <w:txbxContent>
                                                <w:p w:rsidR="002E3302" w:rsidRPr="00825DCE" w:rsidRDefault="002E3302" w:rsidP="00384DA6">
                                                  <w:pPr>
                                                    <w:pStyle w:val="a"/>
                                                    <w:jc w:val="center"/>
                                                    <w:rPr>
                                                      <w:i w:val="0"/>
                                                      <w:sz w:val="18"/>
                                                      <w:lang w:val="ru-RU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i w:val="0"/>
                                                      <w:sz w:val="18"/>
                                                      <w:lang w:val="ru-RU"/>
                                                    </w:rPr>
                                                    <w:t>Наумов В.В.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rect>
                                        </v:group>
                                        <v:group id="_x0000_s1153" style="position:absolute;left:195;top:414;width:11420;height:16200" coordorigin="195,414" coordsize="11420,16200">
                                          <v:line id="_x0000_s1154" style="position:absolute" from="1166,14558" to="5339,14558" strokeweight="1pt"/>
                                          <v:group id="_x0000_s1155" style="position:absolute;left:195;top:414;width:11420;height:16200" coordorigin="195,414" coordsize="11420,16200">
                                            <v:rect id="_x0000_s1156" style="position:absolute;left:3763;top:14886;width:801;height:250" filled="f" stroked="f" strokeweight=".25pt">
                                              <v:textbox style="mso-next-textbox:#_x0000_s1156" inset="1pt,1pt,1pt,1pt">
                                                <w:txbxContent>
                                                  <w:p w:rsidR="002E3302" w:rsidRDefault="002E3302" w:rsidP="00384DA6">
                                                    <w:pPr>
                                                      <w:pStyle w:val="a"/>
                                                      <w:jc w:val="center"/>
                                                      <w:rPr>
                                                        <w:sz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</w:rPr>
                                                      <w:t>Подпись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rect>
                                            <v:group id="_x0000_s1157" style="position:absolute;left:195;top:414;width:11420;height:16200" coordorigin="195,414" coordsize="11420,16200">
                                              <v:rect id="_x0000_s1158" style="position:absolute;left:2421;top:14907;width:531;height:267" filled="f" stroked="f" strokeweight=".25pt">
                                                <v:textbox style="mso-next-textbox:#_x0000_s1158" inset="0,0,0,0">
                                                  <w:txbxContent>
                                                    <w:p w:rsidR="002E3302" w:rsidRPr="00B30BCE" w:rsidRDefault="002E3302" w:rsidP="00384DA6">
                                                      <w:r w:rsidRPr="00825DCE">
                                                        <w:rPr>
                                                          <w:rFonts w:ascii="ISOCPEUR" w:hAnsi="ISOCPEUR"/>
                                                        </w:rPr>
                                                        <w:t>Лист</w:t>
                                                      </w:r>
                                                      <w:r w:rsidRPr="00770934">
                                                        <w:pict>
                                                          <v:shape id="_x0000_i1030" type="#_x0000_t75" style="width:26.25pt;height:2.25pt">
                                                            <v:imagedata r:id="rId9" o:title=""/>
                                                          </v:shape>
                                                        </w:pict>
                                                      </w:r>
                                                    </w:p>
                                                  </w:txbxContent>
                                                </v:textbox>
                                              </v:rect>
                                              <v:group id="_x0000_s1159" style="position:absolute;left:195;top:414;width:11420;height:16200" coordorigin="195,414" coordsize="11420,16200">
                                                <v:rect id="_x0000_s1160" style="position:absolute;left:1190;top:14886;width:460;height:250" filled="f" stroked="f" strokeweight=".25pt">
                                                  <v:textbox style="mso-next-textbox:#_x0000_s1160" inset="1pt,1pt,1pt,1pt">
                                                    <w:txbxContent>
                                                      <w:p w:rsidR="002E3302" w:rsidRDefault="002E3302" w:rsidP="00384DA6">
                                                        <w:pPr>
                                                          <w:pStyle w:val="a"/>
                                                          <w:jc w:val="center"/>
                                                          <w:rPr>
                                                            <w:sz w:val="18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18"/>
                                                          </w:rPr>
                                                          <w:t>Изм.</w:t>
                                                        </w:r>
                                                      </w:p>
                                                    </w:txbxContent>
                                                  </v:textbox>
                                                </v:rect>
                                                <v:group id="_x0000_s1161" style="position:absolute;left:195;top:414;width:11420;height:16200" coordorigin="195,414" coordsize="11420,16200">
                                                  <v:line id="_x0000_s1162" style="position:absolute" from="3728,14290" to="3729,16614" strokeweight="2pt"/>
                                                  <v:line id="_x0000_s1163" style="position:absolute" from="1635,14274" to="1635,15182" strokeweight="2pt"/>
                                                  <v:line id="_x0000_s1164" style="position:absolute" from="1190,15177" to="11615,15178" strokeweight="2pt"/>
                                                  <v:line id="_x0000_s1165" style="position:absolute" from="2347,14281" to="2348,16605" strokeweight="2pt"/>
                                                  <v:line id="_x0000_s1166" style="position:absolute" from="4705,14274" to="4705,16614" strokeweight="2pt"/>
                                                  <v:line id="_x0000_s1167" style="position:absolute" from="5316,14271" to="5316,16594" strokeweight="2pt"/>
                                                  <v:group id="_x0000_s1168" style="position:absolute;left:195;top:414;width:11408;height:16200" coordorigin="195,414" coordsize="11408,16212">
                                                    <v:rect id="_x0000_s1169" style="position:absolute;left:1161;top:414;width:10442;height:16200" filled="f" strokeweight="2pt"/>
                                                    <v:group id="_x0000_s1170" style="position:absolute;left:1166;top:14265;width:10426;height:947" coordorigin="1166,14265" coordsize="10426,947">
                                                      <v:group id="_x0000_s1171" style="position:absolute;left:1166;top:14265;width:10426;height:947" coordorigin="1166,14265" coordsize="10426,947">
                                                        <v:rect id="_x0000_s1172" style="position:absolute;left:2995;top:14923;width:693;height:213" filled="f" stroked="f" strokeweight=".25pt">
                                                          <v:textbox style="mso-next-textbox:#_x0000_s1172" inset="0,0,0,0">
                                                            <w:txbxContent>
                                                              <w:p w:rsidR="002E3302" w:rsidRPr="0047333A" w:rsidRDefault="002E3302" w:rsidP="00384DA6">
                                                                <w:pPr>
                                                                  <w:pStyle w:val="a"/>
                                                                  <w:rPr>
                                                                    <w:sz w:val="18"/>
                                                                    <w:lang w:val="ru-RU"/>
                                                                  </w:rPr>
                                                                </w:pPr>
                                                                <w:r>
                                                                  <w:rPr>
                                                                    <w:sz w:val="18"/>
                                                                  </w:rPr>
                                                                  <w:t>№</w:t>
                                                                </w:r>
                                                                <w:r>
                                                                  <w:rPr>
                                                                    <w:sz w:val="18"/>
                                                                    <w:lang w:val="ru-RU"/>
                                                                  </w:rPr>
                                                                  <w:t xml:space="preserve"> д</w:t>
                                                                </w:r>
                                                                <w:r>
                                                                  <w:rPr>
                                                                    <w:sz w:val="18"/>
                                                                  </w:rPr>
                                                                  <w:t>ок</w:t>
                                                                </w:r>
                                                              </w:p>
                                                            </w:txbxContent>
                                                          </v:textbox>
                                                        </v:rect>
                                                        <v:group id="_x0000_s1173" style="position:absolute;left:1166;top:14265;width:10426;height:947" coordorigin="1166,14265" coordsize="10426,947">
                                                          <v:group id="_x0000_s1174" style="position:absolute;left:1166;top:14265;width:10426;height:947" coordorigin="1611,14146" coordsize="9866,914">
                                                            <v:line id="_x0000_s1175" style="position:absolute" from="3301,14146" to="3301,15060" strokeweight="2pt"/>
                                                            <v:line id="_x0000_s1176" style="position:absolute" from="1611,14146" to="11477,14147" strokeweight="2pt"/>
                                                          </v:group>
                                                          <v:rect id="_x0000_s1177" style="position:absolute;left:4609;top:14916;width:730;height:250" filled="f" stroked="f" strokeweight=".25pt">
                                                            <v:textbox style="mso-next-textbox:#_x0000_s1177" inset="0,0,0,0">
                                                              <w:txbxContent>
                                                                <w:p w:rsidR="002E3302" w:rsidRPr="0047333A" w:rsidRDefault="002E3302" w:rsidP="00384DA6">
                                                                  <w:pPr>
                                                                    <w:pStyle w:val="a"/>
                                                                    <w:jc w:val="center"/>
                                                                    <w:rPr>
                                                                      <w:sz w:val="18"/>
                                                                      <w:lang w:val="ru-RU"/>
                                                                    </w:rPr>
                                                                  </w:pPr>
                                                                  <w:r>
                                                                    <w:rPr>
                                                                      <w:sz w:val="18"/>
                                                                    </w:rPr>
                                                                    <w:t>Дат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sz w:val="18"/>
                                                                      <w:lang w:val="ru-RU"/>
                                                                    </w:rPr>
                                                                    <w:t>а</w:t>
                                                                  </w:r>
                                                                </w:p>
                                                              </w:txbxContent>
                                                            </v:textbox>
                                                          </v:rect>
                                                        </v:group>
                                                      </v:group>
                                                      <v:rect id="_x0000_s1178" style="position:absolute;left:1641;top:14889;width:720;height:284" filled="f" stroked="f" strokeweight=".25pt">
                                                        <v:textbox style="mso-next-textbox:#_x0000_s1178" inset="0,0,0,0">
                                                          <w:txbxContent>
                                                            <w:p w:rsidR="002E3302" w:rsidRPr="00825DCE" w:rsidRDefault="002E3302" w:rsidP="00384DA6">
                                                              <w:pPr>
                                                                <w:jc w:val="center"/>
                                                                <w:rPr>
                                                                  <w:rFonts w:ascii="ISOCPEUR" w:hAnsi="ISOCPEUR"/>
                                                                </w:rPr>
                                                              </w:pPr>
                                                              <w:r w:rsidRPr="00825DCE">
                                                                <w:rPr>
                                                                  <w:rFonts w:ascii="ISOCPEUR" w:hAnsi="ISOCPEUR"/>
                                                                </w:rPr>
                                                                <w:t>Кол.уч</w:t>
                                                              </w:r>
                                                              <w:r w:rsidRPr="00770934">
                                                                <w:rPr>
                                                                  <w:rFonts w:ascii="ISOCPEUR" w:hAnsi="ISOCPEUR"/>
                                                                </w:rPr>
                                                                <w:pict>
                                                                  <v:shape id="_x0000_i1032" type="#_x0000_t75" style="width:26.25pt;height:2.25pt">
                                                                    <v:imagedata r:id="rId9" o:title=""/>
                                                                  </v:shape>
                                                                </w:pict>
                                                              </w:r>
                                                            </w:p>
                                                          </w:txbxContent>
                                                        </v:textbox>
                                                      </v:rect>
                                                    </v:group>
                                                    <v:group id="_x0000_s1179" style="position:absolute;left:584;top:11855;width:572;height:4771" coordorigin="662,11675" coordsize="737,4773">
                                                      <v:rect id="_x0000_s1180" style="position:absolute;left:662;top:11675;width:737;height:4773" filled="f" strokeweight="2pt"/>
                                                      <v:line id="_x0000_s1181" style="position:absolute" from="1002,11675" to="1002,16448" strokeweight="2pt"/>
                                                      <v:line id="_x0000_s1182" style="position:absolute" from="662,11675" to="1399,11675" strokeweight="2pt"/>
                                                      <v:line id="_x0000_s1183" style="position:absolute" from="662,13092" to="1399,13092" strokeweight="2pt"/>
                                                      <v:line id="_x0000_s1184" style="position:absolute" from="662,15077" to="1399,15077" strokeweight="2pt"/>
                                                      <v:shape id="_x0000_s1185" type="#_x0000_t202" style="position:absolute;left:713;top:11727;width:252;height:1316" filled="f" stroked="f">
                                                        <v:textbox style="mso-next-textbox:#_x0000_s1185" inset="0,0,0,0">
                                                          <w:txbxContent>
                                                            <w:tbl>
                                                              <w:tblPr>
                                                                <w:tblW w:w="0" w:type="auto"/>
                                                                <w:jc w:val="center"/>
                                                                <w:tblBorders>
                                                                  <w:top w:val="single" w:sz="4" w:space="0" w:color="auto"/>
                                                                  <w:left w:val="single" w:sz="4" w:space="0" w:color="auto"/>
                                                                  <w:bottom w:val="single" w:sz="4" w:space="0" w:color="auto"/>
                                                                  <w:right w:val="single" w:sz="4" w:space="0" w:color="auto"/>
                                                                  <w:insideH w:val="single" w:sz="4" w:space="0" w:color="auto"/>
                                                                  <w:insideV w:val="single" w:sz="4" w:space="0" w:color="auto"/>
                                                                </w:tblBorders>
                                                                <w:tblLayout w:type="fixed"/>
                                                                <w:tblLook w:val="0000"/>
                                                              </w:tblPr>
                                                              <w:tblGrid>
                                                                <w:gridCol w:w="249"/>
                                                              </w:tblGrid>
                                                              <w:tr w:rsidR="002E3302">
                                                                <w:trPr>
                                                                  <w:cantSplit/>
                                                                  <w:trHeight w:hRule="exact" w:val="1417"/>
                                                                  <w:jc w:val="center"/>
                                                                </w:trPr>
                                                                <w:tc>
                                                                  <w:tcPr>
                                                                    <w:tcW w:w="249" w:type="dxa"/>
                                                                    <w:tcBorders>
                                                                      <w:top w:val="nil"/>
                                                                      <w:left w:val="nil"/>
                                                                      <w:bottom w:val="nil"/>
                                                                      <w:right w:val="nil"/>
                                                                    </w:tcBorders>
                                                                    <w:textDirection w:val="btLr"/>
                                                                    <w:vAlign w:val="center"/>
                                                                  </w:tcPr>
                                                                  <w:p w:rsidR="002E3302" w:rsidRDefault="002E3302">
                                                                    <w:pPr>
                                                                      <w:pStyle w:val="a"/>
                                                                      <w:jc w:val="center"/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  <w:r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  <w:t>Взам. инв. №</w:t>
                                                                    </w:r>
                                                                  </w:p>
                                                                </w:tc>
                                                              </w:tr>
                                                            </w:tbl>
                                                            <w:p w:rsidR="002E3302" w:rsidRDefault="002E3302" w:rsidP="00384DA6"/>
                                                          </w:txbxContent>
                                                        </v:textbox>
                                                      </v:shape>
                                                      <v:shape id="_x0000_s1186" type="#_x0000_t202" style="position:absolute;left:713;top:13127;width:252;height:1904" filled="f" stroked="f">
                                                        <v:textbox style="mso-next-textbox:#_x0000_s1186" inset="0,0,0,0">
                                                          <w:txbxContent>
                                                            <w:tbl>
                                                              <w:tblPr>
                                                                <w:tblW w:w="0" w:type="auto"/>
                                                                <w:jc w:val="center"/>
                                                                <w:tblBorders>
                                                                  <w:top w:val="single" w:sz="4" w:space="0" w:color="auto"/>
                                                                  <w:left w:val="single" w:sz="4" w:space="0" w:color="auto"/>
                                                                  <w:bottom w:val="single" w:sz="4" w:space="0" w:color="auto"/>
                                                                  <w:right w:val="single" w:sz="4" w:space="0" w:color="auto"/>
                                                                  <w:insideH w:val="single" w:sz="4" w:space="0" w:color="auto"/>
                                                                  <w:insideV w:val="single" w:sz="4" w:space="0" w:color="auto"/>
                                                                </w:tblBorders>
                                                                <w:tblLayout w:type="fixed"/>
                                                                <w:tblLook w:val="0000"/>
                                                              </w:tblPr>
                                                              <w:tblGrid>
                                                                <w:gridCol w:w="249"/>
                                                              </w:tblGrid>
                                                              <w:tr w:rsidR="002E3302">
                                                                <w:trPr>
                                                                  <w:cantSplit/>
                                                                  <w:trHeight w:hRule="exact" w:val="1987"/>
                                                                  <w:jc w:val="center"/>
                                                                </w:trPr>
                                                                <w:tc>
                                                                  <w:tcPr>
                                                                    <w:tcW w:w="249" w:type="dxa"/>
                                                                    <w:tcBorders>
                                                                      <w:top w:val="nil"/>
                                                                      <w:left w:val="nil"/>
                                                                      <w:bottom w:val="nil"/>
                                                                      <w:right w:val="nil"/>
                                                                    </w:tcBorders>
                                                                    <w:textDirection w:val="btLr"/>
                                                                    <w:vAlign w:val="center"/>
                                                                  </w:tcPr>
                                                                  <w:p w:rsidR="002E3302" w:rsidRDefault="002E3302">
                                                                    <w:pPr>
                                                                      <w:pStyle w:val="a"/>
                                                                      <w:jc w:val="center"/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  <w:r>
                                                                      <w:rPr>
                                                                        <w:sz w:val="18"/>
                                                                        <w:lang w:val="ru-RU"/>
                                                                      </w:rPr>
                                                                      <w:t>Подпись и дата</w:t>
                                                                    </w:r>
                                                                  </w:p>
                                                                </w:tc>
                                                              </w:tr>
                                                            </w:tbl>
                                                            <w:p w:rsidR="002E3302" w:rsidRDefault="002E3302" w:rsidP="00384DA6"/>
                                                          </w:txbxContent>
                                                        </v:textbox>
                                                      </v:shape>
                                                      <v:shape id="_x0000_s1187" type="#_x0000_t202" style="position:absolute;left:713;top:15115;width:252;height:1316" filled="f" stroked="f">
                                                        <v:textbox style="mso-next-textbox:#_x0000_s1187" inset="0,0,0,0">
                                                          <w:txbxContent>
                                                            <w:tbl>
                                                              <w:tblPr>
                                                                <w:tblW w:w="0" w:type="auto"/>
                                                                <w:jc w:val="center"/>
                                                                <w:tblBorders>
                                                                  <w:top w:val="single" w:sz="4" w:space="0" w:color="auto"/>
                                                                  <w:left w:val="single" w:sz="4" w:space="0" w:color="auto"/>
                                                                  <w:bottom w:val="single" w:sz="4" w:space="0" w:color="auto"/>
                                                                  <w:right w:val="single" w:sz="4" w:space="0" w:color="auto"/>
                                                                  <w:insideH w:val="single" w:sz="4" w:space="0" w:color="auto"/>
                                                                  <w:insideV w:val="single" w:sz="4" w:space="0" w:color="auto"/>
                                                                </w:tblBorders>
                                                                <w:tblLayout w:type="fixed"/>
                                                                <w:tblLook w:val="0000"/>
                                                              </w:tblPr>
                                                              <w:tblGrid>
                                                                <w:gridCol w:w="332"/>
                                                              </w:tblGrid>
                                                              <w:tr w:rsidR="002E3302" w:rsidTr="00CB2AF8">
                                                                <w:trPr>
                                                                  <w:cantSplit/>
                                                                  <w:trHeight w:hRule="exact" w:val="1356"/>
                                                                  <w:jc w:val="center"/>
                                                                </w:trPr>
                                                                <w:tc>
                                                                  <w:tcPr>
                                                                    <w:tcW w:w="332" w:type="dxa"/>
                                                                    <w:tcBorders>
                                                                      <w:top w:val="nil"/>
                                                                      <w:left w:val="nil"/>
                                                                      <w:bottom w:val="nil"/>
                                                                      <w:right w:val="nil"/>
                                                                    </w:tcBorders>
                                                                    <w:textDirection w:val="btLr"/>
                                                                    <w:vAlign w:val="center"/>
                                                                  </w:tcPr>
                                                                  <w:p w:rsidR="002E3302" w:rsidRDefault="002E3302">
                                                                    <w:pPr>
                                                                      <w:pStyle w:val="a"/>
                                                                      <w:jc w:val="center"/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  <w:r>
                                                                      <w:rPr>
                                                                        <w:sz w:val="18"/>
                                                                        <w:lang w:val="ru-RU"/>
                                                                      </w:rPr>
                                                                      <w:t>Инв. № подл.</w:t>
                                                                    </w:r>
                                                                  </w:p>
                                                                </w:tc>
                                                              </w:tr>
                                                            </w:tbl>
                                                            <w:p w:rsidR="002E3302" w:rsidRDefault="002E3302" w:rsidP="00384DA6"/>
                                                          </w:txbxContent>
                                                        </v:textbox>
                                                      </v:shape>
                                                      <v:shape id="_x0000_s1188" type="#_x0000_t202" style="position:absolute;left:1077;top:11727;width:252;height:1316" filled="f" stroked="f">
                                                        <v:textbox style="mso-next-textbox:#_x0000_s1188" inset="0,0,0,0">
                                                          <w:txbxContent>
                                                            <w:tbl>
                                                              <w:tblPr>
                                                                <w:tblW w:w="0" w:type="auto"/>
                                                                <w:jc w:val="center"/>
                                                                <w:tblBorders>
                                                                  <w:top w:val="single" w:sz="4" w:space="0" w:color="auto"/>
                                                                  <w:left w:val="single" w:sz="4" w:space="0" w:color="auto"/>
                                                                  <w:bottom w:val="single" w:sz="4" w:space="0" w:color="auto"/>
                                                                  <w:right w:val="single" w:sz="4" w:space="0" w:color="auto"/>
                                                                  <w:insideH w:val="single" w:sz="4" w:space="0" w:color="auto"/>
                                                                  <w:insideV w:val="single" w:sz="4" w:space="0" w:color="auto"/>
                                                                </w:tblBorders>
                                                                <w:tblLayout w:type="fixed"/>
                                                                <w:tblLook w:val="0000"/>
                                                              </w:tblPr>
                                                              <w:tblGrid>
                                                                <w:gridCol w:w="249"/>
                                                              </w:tblGrid>
                                                              <w:tr w:rsidR="002E3302">
                                                                <w:trPr>
                                                                  <w:cantSplit/>
                                                                  <w:trHeight w:hRule="exact" w:val="1417"/>
                                                                  <w:jc w:val="center"/>
                                                                </w:trPr>
                                                                <w:tc>
                                                                  <w:tcPr>
                                                                    <w:tcW w:w="249" w:type="dxa"/>
                                                                    <w:tcBorders>
                                                                      <w:top w:val="nil"/>
                                                                      <w:left w:val="nil"/>
                                                                      <w:bottom w:val="nil"/>
                                                                      <w:right w:val="nil"/>
                                                                    </w:tcBorders>
                                                                    <w:textDirection w:val="btLr"/>
                                                                    <w:vAlign w:val="center"/>
                                                                  </w:tcPr>
                                                                  <w:p w:rsidR="002E3302" w:rsidRDefault="002E3302">
                                                                    <w:pPr>
                                                                      <w:pStyle w:val="a"/>
                                                                      <w:jc w:val="center"/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</w:p>
                                                                </w:tc>
                                                              </w:tr>
                                                            </w:tbl>
                                                            <w:p w:rsidR="002E3302" w:rsidRDefault="002E3302" w:rsidP="00384DA6"/>
                                                          </w:txbxContent>
                                                        </v:textbox>
                                                      </v:shape>
                                                      <v:shape id="_x0000_s1189" type="#_x0000_t202" style="position:absolute;left:1077;top:15115;width:252;height:1316" filled="f" stroked="f">
                                                        <v:textbox style="mso-next-textbox:#_x0000_s1189" inset="0,0,0,0">
                                                          <w:txbxContent>
                                                            <w:tbl>
                                                              <w:tblPr>
                                                                <w:tblW w:w="0" w:type="auto"/>
                                                                <w:jc w:val="center"/>
                                                                <w:tblBorders>
                                                                  <w:top w:val="single" w:sz="4" w:space="0" w:color="auto"/>
                                                                  <w:left w:val="single" w:sz="4" w:space="0" w:color="auto"/>
                                                                  <w:bottom w:val="single" w:sz="4" w:space="0" w:color="auto"/>
                                                                  <w:right w:val="single" w:sz="4" w:space="0" w:color="auto"/>
                                                                  <w:insideH w:val="single" w:sz="4" w:space="0" w:color="auto"/>
                                                                  <w:insideV w:val="single" w:sz="4" w:space="0" w:color="auto"/>
                                                                </w:tblBorders>
                                                                <w:tblLayout w:type="fixed"/>
                                                                <w:tblLook w:val="0000"/>
                                                              </w:tblPr>
                                                              <w:tblGrid>
                                                                <w:gridCol w:w="307"/>
                                                              </w:tblGrid>
                                                              <w:tr w:rsidR="002E3302" w:rsidTr="00CB2AF8">
                                                                <w:trPr>
                                                                  <w:cantSplit/>
                                                                  <w:trHeight w:hRule="exact" w:val="1453"/>
                                                                  <w:jc w:val="center"/>
                                                                </w:trPr>
                                                                <w:tc>
                                                                  <w:tcPr>
                                                                    <w:tcW w:w="307" w:type="dxa"/>
                                                                    <w:tcBorders>
                                                                      <w:top w:val="nil"/>
                                                                      <w:left w:val="nil"/>
                                                                      <w:bottom w:val="nil"/>
                                                                      <w:right w:val="nil"/>
                                                                    </w:tcBorders>
                                                                    <w:textDirection w:val="btLr"/>
                                                                    <w:vAlign w:val="center"/>
                                                                  </w:tcPr>
                                                                  <w:p w:rsidR="002E3302" w:rsidRDefault="002E3302">
                                                                    <w:pPr>
                                                                      <w:pStyle w:val="a"/>
                                                                      <w:jc w:val="center"/>
                                                                      <w:rPr>
                                                                        <w:sz w:val="18"/>
                                                                      </w:rPr>
                                                                    </w:pPr>
                                                                  </w:p>
                                                                </w:tc>
                                                              </w:tr>
                                                            </w:tbl>
                                                            <w:p w:rsidR="002E3302" w:rsidRDefault="002E3302" w:rsidP="00384DA6"/>
                                                          </w:txbxContent>
                                                        </v:textbox>
                                                      </v:shape>
                                                    </v:group>
                                                    <v:group id="_x0000_s1190" style="position:absolute;left:195;top:8612;width:963;height:3247" coordorigin="413,8430" coordsize="1242,3249">
                                                      <v:shape id="_x0000_s1191" type="#_x0000_t202" style="position:absolute;left:413;top:8974;width:285;height:2705" stroked="f" strokeweight="1.75pt">
                                                        <v:textbox style="layout-flow:vertical;mso-layout-flow-alt:bottom-to-top;mso-next-textbox:#_x0000_s1191" inset="0,0,0,0">
                                                          <w:txbxContent>
                                                            <w:p w:rsidR="002E3302" w:rsidRPr="00FD4AAA" w:rsidRDefault="002E3302" w:rsidP="00384DA6">
                                                              <w:r>
                                                                <w:rPr>
                                                                  <w:szCs w:val="28"/>
                                                                </w:rPr>
                                                                <w:t xml:space="preserve">                 </w:t>
                                                              </w:r>
                                                              <w:r w:rsidRPr="00FD4AAA">
                                                                <w:t xml:space="preserve"> Согласовано</w:t>
                                                              </w:r>
                                                            </w:p>
                                                          </w:txbxContent>
                                                        </v:textbox>
                                                      </v:shape>
                                                      <v:group id="_x0000_s1192" style="position:absolute;left:698;top:8430;width:957;height:3249" coordorigin="698,8430" coordsize="957,3249">
                                                        <v:group id="_x0000_s1193" style="position:absolute;left:752;top:8430;width:613;height:3249" coordorigin="752,8430" coordsize="613,3249">
                                                          <v:line id="_x0000_s1194" style="position:absolute" from="1365,8434" to="1365,11679" strokeweight="1.5pt"/>
                                                          <v:line id="_x0000_s1195" style="position:absolute" from="1050,8430" to="1050,11675" strokeweight="1.5pt"/>
                                                          <v:line id="_x0000_s1196" style="position:absolute" from="752,8433" to="752,11679" strokeweight="1.5pt"/>
                                                        </v:group>
                                                        <v:line id="_x0000_s1197" style="position:absolute" from="725,9555" to="1655,9555" strokeweight="1.5pt"/>
                                                        <v:line id="_x0000_s1198" style="position:absolute" from="698,10650" to="1628,10650" strokeweight="1.5pt"/>
                                                      </v:group>
                                                    </v:group>
                                                  </v:group>
                                                </v:group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  <v:rect id="_x0000_s1199" style="position:absolute;left:8571;top:15474;width:900;height:180" filled="f" stroked="f" strokeweight=".25pt">
                            <v:textbox style="mso-next-textbox:#_x0000_s1199" inset="1pt,1pt,1pt,1pt">
                              <w:txbxContent>
                                <w:p w:rsidR="002E3302" w:rsidRPr="00A96BAF" w:rsidRDefault="002E3302" w:rsidP="00384DA6">
                                  <w:pPr>
                                    <w:pStyle w:val="a"/>
                                    <w:jc w:val="center"/>
                                    <w:rPr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ru-RU"/>
                                    </w:rPr>
                                    <w:t>П</w:t>
                                  </w:r>
                                </w:p>
                              </w:txbxContent>
                            </v:textbox>
                          </v:rect>
                        </v:group>
                      </v:group>
                    </v:group>
                  </v:group>
                </v:group>
              </v:group>
            </v:group>
          </v:group>
        </w:pict>
      </w:r>
      <w:r w:rsidRPr="001653A7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2E3302" w:rsidRDefault="002E3302" w:rsidP="001653A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302" w:rsidRPr="001653A7" w:rsidRDefault="002E3302" w:rsidP="001653A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 xml:space="preserve">При выполнении строительных работ по </w:t>
      </w:r>
      <w:r>
        <w:rPr>
          <w:rFonts w:ascii="Times New Roman" w:hAnsi="Times New Roman" w:cs="Times New Roman"/>
          <w:sz w:val="28"/>
          <w:szCs w:val="28"/>
        </w:rPr>
        <w:t>объекту</w:t>
      </w:r>
      <w:r w:rsidRPr="001653A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Водоснабжение ул. Школьная пос. Олымский Касторенского </w:t>
      </w:r>
      <w:r w:rsidRPr="001653A7">
        <w:rPr>
          <w:rFonts w:ascii="Times New Roman" w:hAnsi="Times New Roman" w:cs="Times New Roman"/>
          <w:sz w:val="28"/>
          <w:szCs w:val="28"/>
        </w:rPr>
        <w:t>района Курской области» для обеспечения пожарной безопасности необходимо руководствоваться  правилами пожарной безопасности в Российской Федерации  (ППБ 01-03) от 30 июня 2003 года.</w:t>
      </w: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Наряду с настоящими Правилами, следует также руководствоваться иными нормативными документами по пожарной безопасности и нормативными документами, содержащими требования пожарной безопасности, утвержденными в установленном порядке.</w:t>
      </w: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Руководители организации и индивидуальные предприниматели на своих объектах должны создать  систему пожарной безопасности, направленную на предотвращение воздействия на людей опасных факторов пожара, в том числе их вторичных проявлений.</w:t>
      </w: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Требуемый уровень обеспечения пожарной безопасности людей с помощью указанной системы должен быть обеспечен выполнением требований нормативных документов по пожарной безопасности или обоснован и составлять не менее 0,999999 предотвращения воздействия опасных факторов в год в расчете на каждого человека, а допустимый уровень пожарной опасности для людей быть не более 1Е(-6) воздействия опасных факторов пожара, превышающих предельно допустимые значения, в год в расчете на одного человека. Обоснования выполняются по утвержденным в установленном порядке методикам.</w:t>
      </w: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Для особо сложных и уникальных зданий, кроме соблюдения требований настоящих Правил, должны быть разработаны специальные правила пожарной безопасности, отражающие специфику их эксплуатации и учитывающие пожарную опасность. Указанные специальные правила пожарной безопасности должны быть согласованы с органами государственного пожарного надзора в установленном порядке.</w:t>
      </w: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На каждом о</w:t>
      </w:r>
      <w:r>
        <w:rPr>
          <w:rFonts w:ascii="Times New Roman" w:hAnsi="Times New Roman" w:cs="Times New Roman"/>
          <w:sz w:val="28"/>
          <w:szCs w:val="28"/>
        </w:rPr>
        <w:t>бъекте</w:t>
      </w:r>
      <w:r w:rsidRPr="001653A7">
        <w:rPr>
          <w:rFonts w:ascii="Times New Roman" w:hAnsi="Times New Roman" w:cs="Times New Roman"/>
          <w:sz w:val="28"/>
          <w:szCs w:val="28"/>
        </w:rPr>
        <w:t xml:space="preserve"> должны быть разработаны инструкции о мерах пожарной безопасности для каждого взрывопожароопасного и пожароопасного участка (места заправки и стоянки автотранспорта, места складирования  материалов)</w:t>
      </w:r>
    </w:p>
    <w:p w:rsidR="002E3302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Все работники организаций должны допускаться к работе только после прохождения противопожарного инструктажа, а при изменении специфики работы проходить дополнительное обучение по предупреждению и тушению возможных пожаров в порядке, установленном руководителем.</w:t>
      </w:r>
    </w:p>
    <w:p w:rsidR="002E3302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group id="_x0000_s1200" style="position:absolute;left:0;text-align:left;margin-left:-59.15pt;margin-top:-39.25pt;width:551.65pt;height:810pt;z-index:251657216" coordorigin="621,354" coordsize="11033,16200">
            <v:rect id="Rectangle 22" o:spid="_x0000_s1201" style="position:absolute;left:11061;top:16074;width:523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F+Vb8A&#10;AADcAAAADwAAAGRycy9kb3ducmV2LnhtbERPTYvCMBC9C/6HMAt701SRol3TUgTBq1XB49CMbXeb&#10;SU2idv/95rDg8fG+t8VoevEk5zvLChbzBARxbXXHjYLzaT9bg/ABWWNvmRT8kocin062mGn74iM9&#10;q9CIGMI+QwVtCEMmpa9bMujndiCO3M06gyFC10jt8BXDTS+XSZJKgx3HhhYH2rVU/1QPo6Asv8fL&#10;vdrg3st14lK90k15VerzYyy/QAQaw1v87z5oBekiro1n4hGQ+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QX5VvwAAANwAAAAPAAAAAAAAAAAAAAAAAJgCAABkcnMvZG93bnJl&#10;di54bWxQSwUGAAAAAAQABAD1AAAAhAMAAAAA&#10;" filled="f" stroked="f" strokeweight=".25pt">
              <o:lock v:ext="edit" aspectratio="t"/>
              <v:textbox style="mso-next-textbox:#Rectangle 22" inset="1pt,1pt,1pt,1pt">
                <w:txbxContent>
                  <w:p w:rsidR="002E3302" w:rsidRPr="00867043" w:rsidRDefault="002E3302" w:rsidP="00384DA6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rect>
            <v:group id="_x0000_s1202" style="position:absolute;left:621;top:354;width:11033;height:16200" coordorigin="621,354" coordsize="11033,16200">
              <v:rect id="Rectangle 23" o:spid="_x0000_s1203" style="position:absolute;left:5210;top:15894;width:579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3bzsEA&#10;AADcAAAADwAAAGRycy9kb3ducmV2LnhtbESPQYvCMBSE78L+h/AW9qapshTbNUoRBK9WBY+P5m1b&#10;bV5qErX+eyMs7HGYmW+YxWownbiT861lBdNJAoK4srrlWsFhvxnPQfiArLGzTAqe5GG1/BgtMNf2&#10;wTu6l6EWEcI+RwVNCH0upa8aMugntieO3q91BkOUrpba4SPCTSdnSZJKgy3HhQZ7WjdUXcqbUVAU&#10;5+F4LTPceDlPXKq/dV2clPr6HIofEIGG8B/+a2+1gnSawftMPAJ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N287BAAAA3AAAAA8AAAAAAAAAAAAAAAAAmAIAAGRycy9kb3du&#10;cmV2LnhtbFBLBQYAAAAABAAEAPUAAACGAwAAAAA=&#10;" filled="f" stroked="f" strokeweight=".25pt">
                <o:lock v:ext="edit" aspectratio="t"/>
                <v:textbox style="mso-next-textbox:#Rectangle 23" inset="1pt,1pt,1pt,1pt">
                  <w:txbxContent>
                    <w:p w:rsidR="002E3302" w:rsidRPr="00196A94" w:rsidRDefault="002E3302" w:rsidP="00384DA6">
                      <w:pPr>
                        <w:pStyle w:val="a"/>
                        <w:jc w:val="center"/>
                        <w:rPr>
                          <w:i w:val="0"/>
                          <w:szCs w:val="28"/>
                          <w:lang w:val="ru-RU"/>
                        </w:rPr>
                      </w:pPr>
                      <w:r w:rsidRPr="00196A94">
                        <w:rPr>
                          <w:i w:val="0"/>
                          <w:szCs w:val="28"/>
                          <w:lang w:val="ru-RU"/>
                        </w:rPr>
                        <w:t>98-12/13-</w:t>
                      </w:r>
                      <w:r w:rsidRPr="00196A94">
                        <w:rPr>
                          <w:rFonts w:ascii="Times New Roman" w:hAnsi="Times New Roman"/>
                          <w:i w:val="0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i w:val="0"/>
                          <w:szCs w:val="28"/>
                          <w:lang w:val="ru-RU"/>
                        </w:rPr>
                        <w:t>ПБ</w:t>
                      </w:r>
                      <w:r w:rsidRPr="00196A94">
                        <w:rPr>
                          <w:i w:val="0"/>
                          <w:szCs w:val="28"/>
                          <w:lang w:val="ru-RU"/>
                        </w:rPr>
                        <w:t>-</w:t>
                      </w:r>
                      <w:r>
                        <w:rPr>
                          <w:i w:val="0"/>
                          <w:szCs w:val="28"/>
                          <w:lang w:val="ru-RU"/>
                        </w:rPr>
                        <w:t>ПЗ</w:t>
                      </w:r>
                    </w:p>
                    <w:p w:rsidR="002E3302" w:rsidRPr="00B751E9" w:rsidRDefault="002E3302" w:rsidP="00384DA6"/>
                  </w:txbxContent>
                </v:textbox>
              </v:rect>
              <v:group id="_x0000_s1204" style="position:absolute;left:621;top:354;width:11033;height:16200" coordorigin="621,414" coordsize="11033,16200">
                <v:line id="Line 12" o:spid="_x0000_s1205" style="position:absolute;visibility:visible" from="11061,15714" to="11063,16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/lt7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o7A2nAlHQCZ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v5be9AAAA3AAAAA8AAAAAAAAAAAAAAAAAoQIA&#10;AGRycy9kb3ducmV2LnhtbFBLBQYAAAAABAAEAPkAAACLAwAAAAA=&#10;" strokeweight="2pt">
                  <o:lock v:ext="edit" aspectratio="t"/>
                </v:line>
                <v:group id="_x0000_s1206" style="position:absolute;left:621;top:414;width:11033;height:16200" coordorigin="584,414" coordsize="11033,16020">
                  <v:line id="Line 11" o:spid="_x0000_s1207" style="position:absolute;visibility:visible" from="5161,15549" to="5162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xxc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jWb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swccXAAAAA3AAAAA8AAAAAAAAAAAAAAAAA&#10;oQIAAGRycy9kb3ducmV2LnhtbFBLBQYAAAAABAAEAPkAAACOAwAAAAA=&#10;" strokeweight="2pt">
                    <o:lock v:ext="edit" aspectratio="t"/>
                  </v:line>
                  <v:group id="_x0000_s1208" style="position:absolute;left:584;top:414;width:11033;height:16020" coordorigin="584,414" coordsize="11033,16020">
                    <v:line id="Line 15" o:spid="_x0000_s1209" style="position:absolute;visibility:visible" from="11052,15967" to="11612,15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9YRMUAAADc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OVzPpCMg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v9YRMUAAADcAAAADwAAAAAAAAAA&#10;AAAAAAChAgAAZHJzL2Rvd25yZXYueG1sUEsFBgAAAAAEAAQA+QAAAJMDAAAAAA==&#10;" strokeweight="1pt">
                      <o:lock v:ext="edit" aspectratio="t"/>
                    </v:line>
                    <v:group id="_x0000_s1210" style="position:absolute;left:584;top:414;width:11033;height:16020" coordorigin="584,414" coordsize="11033,16231">
                      <v:rect id="Rectangle 21" o:spid="_x0000_s1211" style="position:absolute;left:11068;top:15829;width:523;height:2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7qJ8EA&#10;AADcAAAADwAAAGRycy9kb3ducmV2LnhtbESPQYvCMBSE78L+h/AWvGmqSHW7RikLglerwh4fzdu2&#10;2rx0k6j13xtB8DjMzDfMct2bVlzJ+caygsk4AUFcWt1wpeCw34wWIHxA1thaJgV38rBefQyWmGl7&#10;4x1di1CJCGGfoYI6hC6T0pc1GfRj2xFH7886gyFKV0nt8BbhppXTJEmlwYbjQo0d/dRUnouLUZDn&#10;p/74X3zhxstF4lI901X+q9Tws8+/QQTqwzv8am+1gnQyh+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e6ifBAAAA3AAAAA8AAAAAAAAAAAAAAAAAmAIAAGRycy9kb3du&#10;cmV2LnhtbFBLBQYAAAAABAAEAPUAAACGAwAAAAA=&#10;" filled="f" stroked="f" strokeweight=".25pt">
                        <o:lock v:ext="edit" aspectratio="t"/>
                        <v:textbox style="mso-next-textbox:#Rectangle 21" inset="1pt,1pt,1pt,1pt">
                          <w:txbxContent>
                            <w:p w:rsidR="002E3302" w:rsidRDefault="002E3302" w:rsidP="00384DA6">
                              <w:pPr>
                                <w:pStyle w:val="a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group id="_x0000_s1212" style="position:absolute;left:584;top:414;width:11033;height:16231" coordorigin="584,414" coordsize="11033,16231">
                        <v:rect id="Rectangle 20" o:spid="_x0000_s1213" style="position:absolute;left:4613;top:16361;width:523;height:2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PvMIA&#10;AADcAAAADwAAAGRycy9kb3ducmV2LnhtbESPwWrDMBBE74H+g9hCbomcEIzrRgkmYOi1bgI9LtbW&#10;dmutHEmxnb+PCoUeh5l5w+yPs+nFSM53lhVs1gkI4trqjhsF549ylYHwAVljb5kU3MnD8fC02GOu&#10;7cTvNFahERHCPkcFbQhDLqWvWzLo13Ygjt6XdQZDlK6R2uEU4aaX2yRJpcGO40KLA51aqn+qm1FQ&#10;FN/z5Vq9YOlllrhU73RTfCq1fJ6LVxCB5vAf/mu/aQXpJoXfM/EIyM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k+8wgAAANwAAAAPAAAAAAAAAAAAAAAAAJgCAABkcnMvZG93&#10;bnJldi54bWxQSwUGAAAAAAQABAD1AAAAhwMAAAAA&#10;" filled="f" stroked="f" strokeweight=".25pt">
                          <o:lock v:ext="edit" aspectratio="t"/>
                          <v:textbox style="mso-next-textbox:#Rectangle 20" inset="1pt,1pt,1pt,1pt">
                            <w:txbxContent>
                              <w:p w:rsidR="002E3302" w:rsidRDefault="002E3302" w:rsidP="00384DA6">
                                <w:pPr>
                                  <w:pStyle w:val="a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Дата</w:t>
                                </w:r>
                              </w:p>
                            </w:txbxContent>
                          </v:textbox>
                        </v:rect>
                        <v:group id="_x0000_s1214" style="position:absolute;left:584;top:414;width:11033;height:16231" coordorigin="584,414" coordsize="11033,16231">
                          <v:rect id="Rectangle 19" o:spid="_x0000_s1215" style="position:absolute;left:3766;top:16361;width:802;height:2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DRy8EA&#10;AADcAAAADwAAAGRycy9kb3ducmV2LnhtbESPQYvCMBSE78L+h/AWvGmqaHG7RikLglerwh4fzdu2&#10;2rx0k6j13xtB8DjMzDfMct2bVlzJ+caygsk4AUFcWt1wpeCw34wWIHxA1thaJgV38rBefQyWmGl7&#10;4x1di1CJCGGfoYI6hC6T0pc1GfRj2xFH7886gyFKV0nt8BbhppXTJEmlwYbjQo0d/dRUnouLUZDn&#10;p/74X3zhxstF4lI901X+q9Tws8+/QQTqwzv8am+1gnQyh+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A0cvBAAAA3AAAAA8AAAAAAAAAAAAAAAAAmAIAAGRycy9kb3du&#10;cmV2LnhtbFBLBQYAAAAABAAEAPUAAACGAwAAAAA=&#10;" filled="f" stroked="f" strokeweight=".25pt">
                            <o:lock v:ext="edit" aspectratio="t"/>
                            <v:textbox style="mso-next-textbox:#Rectangle 19" inset="1pt,1pt,1pt,1pt">
                              <w:txbxContent>
                                <w:p w:rsidR="002E3302" w:rsidRDefault="002E3302" w:rsidP="00384DA6">
                                  <w:pPr>
                                    <w:pStyle w:val="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Подпись</w:t>
                                  </w:r>
                                </w:p>
                              </w:txbxContent>
                            </v:textbox>
                          </v:rect>
                          <v:group id="_x0000_s1216" style="position:absolute;left:584;top:414;width:11033;height:16231" coordorigin="584,414" coordsize="11033,16231">
                            <v:rect id="Rectangle 16" o:spid="_x0000_s1217" style="position:absolute;left:1189;top:16361;width:523;height:2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lJv8EA&#10;AADcAAAADwAAAGRycy9kb3ducmV2LnhtbESPQYvCMBSE7wv+h/AEb2uqSNFqlLIgeLWr4PHRPNtq&#10;81KTrNZ/bxYEj8PMfMOsNr1pxZ2cbywrmIwTEMSl1Q1XCg6/2+85CB+QNbaWScGTPGzWg68VZto+&#10;eE/3IlQiQthnqKAOocuk9GVNBv3YdsTRO1tnMETpKqkdPiLctHKaJKk02HBcqLGjn5rKa/FnFOT5&#10;pT/eigVuvZwnLtUzXeUnpUbDPl+CCNSHT/jd3mkF6WQ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pSb/BAAAA3AAAAA8AAAAAAAAAAAAAAAAAmAIAAGRycy9kb3du&#10;cmV2LnhtbFBLBQYAAAAABAAEAPUAAACGAwAAAAA=&#10;" filled="f" stroked="f" strokeweight=".25pt">
                              <o:lock v:ext="edit" aspectratio="t"/>
                              <v:textbox style="mso-next-textbox:#Rectangle 16" inset="0,0,0,0">
                                <w:txbxContent>
                                  <w:p w:rsidR="002E3302" w:rsidRDefault="002E3302" w:rsidP="00384DA6">
                                    <w:pPr>
                                      <w:pStyle w:val="a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Изм.</w:t>
                                    </w:r>
                                  </w:p>
                                </w:txbxContent>
                              </v:textbox>
                            </v:rect>
                            <v:group id="_x0000_s1218" style="position:absolute;left:584;top:414;width:11033;height:16231" coordorigin="584,414" coordsize="11033,16231">
                              <v:line id="Line 6" o:spid="_x0000_s1219" style="position:absolute;visibility:visible" from="1732,15784" to="1733,16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fSXb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zaAr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0fSXb8AAADcAAAADwAAAAAAAAAAAAAAAACh&#10;AgAAZHJzL2Rvd25yZXYueG1sUEsFBgAAAAAEAAQA+QAAAI0DAAAAAA==&#10;" strokeweight="2pt">
                                <o:lock v:ext="edit" aspectratio="t"/>
                              </v:line>
                              <v:line id="Line 8" o:spid="_x0000_s1220" style="position:absolute;visibility:visible" from="2983,15758" to="2984,16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Lvs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pm0Q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vi77LAAAAA3AAAAA8AAAAAAAAAAAAAAAAA&#10;oQIAAGRycy9kb3ducmV2LnhtbFBLBQYAAAAABAAEAPkAAACOAwAAAAA=&#10;" strokeweight="2pt">
                                <o:lock v:ext="edit" aspectratio="t"/>
                              </v:line>
                              <v:line id="Line 9" o:spid="_x0000_s1221" style="position:absolute;visibility:visible" from="3733,15784" to="3734,16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5KKb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zaAb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K5KKb8AAADcAAAADwAAAAAAAAAAAAAAAACh&#10;AgAAZHJzL2Rvd25yZXYueG1sUEsFBgAAAAAEAAQA+QAAAI0DAAAAAA==&#10;" strokeweight="2pt">
                                <o:lock v:ext="edit" aspectratio="t"/>
                              </v:line>
                              <v:line id="Line 10" o:spid="_x0000_s1222" style="position:absolute;visibility:visible" from="4589,15793" to="4590,16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zUXr8AAADcAAAADwAAAGRycy9kb3ducmV2LnhtbESPwQrCMBBE74L/EFbwpqmCRapRRKh4&#10;E6sXb2uztsVmU5qo9e+NIHgcZuYNs1x3phZPal1lWcFkHIEgzq2uuFBwPqWjOQjnkTXWlknBmxys&#10;V/3eEhNtX3ykZ+YLESDsElRQet8kUrq8JINubBvi4N1sa9AH2RZSt/gKcFPLaRTF0mDFYaHEhrYl&#10;5ffsYRTcL+dZujts9anONvpapP5yvWmlhoNuswDhqfP/8K+91wriKIbvmXAE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HzUXr8AAADcAAAADwAAAAAAAAAAAAAAAACh&#10;AgAAZHJzL2Rvd25yZXYueG1sUEsFBgAAAAAEAAQA+QAAAI0DAAAAAA==&#10;" strokeweight="2pt">
                                <o:lock v:ext="edit" aspectratio="t"/>
                              </v:line>
                              <v:group id="_x0000_s1223" style="position:absolute;left:584;top:414;width:11033;height:16231" coordorigin="584,414" coordsize="11033,16231">
                                <v:rect id="Rectangle 5" o:spid="_x0000_s1224" style="position:absolute;left:1161;top:414;width:10456;height:16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h68QA&#10;AADcAAAADwAAAGRycy9kb3ducmV2LnhtbESPQWuDQBSE74H+h+UFeotrcpBqs4opBHIqrfUHPNxX&#10;lbhvjbtR21/fLRR6HGbmG+ZYrGYQM02ut6xgH8UgiBure24V1B/n3RMI55E1DpZJwRc5KPKHzREz&#10;bRd+p7nyrQgQdhkq6LwfMyld05FBF9mROHifdjLog5xaqSdcAtwM8hDHiTTYc1jocKSXjpprdTcK&#10;rn6dX8u2+j6n9Slt3k7lcr+VSj1u1/IZhKfV/4f/2hetIIn38HsmHAG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voevEAAAA3AAAAA8AAAAAAAAAAAAAAAAAmAIAAGRycy9k&#10;b3ducmV2LnhtbFBLBQYAAAAABAAEAPUAAACJAwAAAAA=&#10;" filled="f" strokeweight="2pt">
                                  <o:lock v:ext="edit" aspectratio="t"/>
                                </v:rect>
                                <v:line id="Line 13" o:spid="_x0000_s1225" style="position:absolute;visibility:visible" from="1166,16085" to="5151,16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DCn8QAAADcAAAADwAAAGRycy9kb3ducmV2LnhtbESPQWsCMRSE7wX/Q3hCb92sPYhujSJq&#10;oeJBqv0Bz81zs7p5WZJUt/56IxQ8DjPzDTOZdbYRF/KhdqxgkOUgiEuna64U/Ow/30YgQkTW2Dgm&#10;BX8UYDbtvUyw0O7K33TZxUokCIcCFZgY20LKUBqyGDLXEifv6LzFmKSvpPZ4TXDbyPc8H0qLNacF&#10;gy0tDJXn3a9VsPaHzXlwq4w88Nqvmu1yHOxJqdd+N/8AEamLz/B/+0srGOZjeJxJR0B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UMKfxAAAANwAAAAPAAAAAAAAAAAA&#10;AAAAAKECAABkcnMvZG93bnJldi54bWxQSwUGAAAAAAQABAD5AAAAkgMAAAAA&#10;" strokeweight="1pt">
                                  <o:lock v:ext="edit" aspectratio="t"/>
                                </v:line>
                                <v:line id="Line 14" o:spid="_x0000_s1226" style="position:absolute;visibility:visible" from="1166,16360" to="5151,16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B/b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Z2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EAf2y9AAAA3AAAAA8AAAAAAAAAAAAAAAAAoQIA&#10;AGRycy9kb3ducmV2LnhtbFBLBQYAAAAABAAEAPkAAACLAwAAAAA=&#10;" strokeweight="2pt">
                                  <o:lock v:ext="edit" aspectratio="t"/>
                                </v:line>
                                <v:group id="_x0000_s1227" style="position:absolute;left:584;top:11870;width:11021;height:4775" coordorigin="584,11870" coordsize="11021,4775">
                                  <v:group id="_x0000_s1228" style="position:absolute;left:1166;top:15766;width:10439;height:879" coordorigin="1166,15766" coordsize="10439,879">
                                    <v:group id="_x0000_s1229" style="position:absolute;left:1166;top:15766;width:10439;height:879" coordorigin="1166,15766" coordsize="10439,879">
                                      <v:line id="Line 7" o:spid="_x0000_s1230" style="position:absolute;visibility:visible" from="1166,15766" to="11605,15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t3xs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pm0Q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QLd8bAAAAA3AAAAA8AAAAAAAAAAAAAAAAA&#10;oQIAAGRycy9kb3ducmV2LnhtbFBLBQYAAAAABAAEAPkAAACOAwAAAAA=&#10;" strokeweight="2pt">
                                        <o:lock v:ext="edit" aspectratio="t"/>
                                      </v:line>
                                      <v:rect id="Rectangle 17" o:spid="_x0000_s1231" style="position:absolute;left:1712;top:16361;width:1271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XsJMIA&#10;AADcAAAADwAAAGRycy9kb3ducmV2LnhtbESPT4vCMBTE78J+h/AWvGnqH4rbNUpZELxaFfb4aN62&#10;1ealm0St394IgsdhZn7DLNe9acWVnG8sK5iMExDEpdUNVwoO+81oAcIHZI2tZVJwJw/r1cdgiZm2&#10;N97RtQiViBD2GSqoQ+gyKX1Zk0E/th1x9P6sMxiidJXUDm8Rblo5TZJUGmw4LtTY0U9N5bm4GAV5&#10;fuqP/8UXbrxcJC7Vc13lv0oNP/v8G0SgPrzDr/ZWK0gnM3iei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5ewkwgAAANwAAAAPAAAAAAAAAAAAAAAAAJgCAABkcnMvZG93&#10;bnJldi54bWxQSwUGAAAAAAQABAD1AAAAhwMAAAAA&#10;" filled="f" stroked="f" strokeweight=".25pt">
                                        <o:lock v:ext="edit" aspectratio="t"/>
                                        <v:textbox style="mso-next-textbox:#Rectangle 17" inset="0,0,0,0">
                                          <w:txbxContent>
                                            <w:p w:rsidR="002E3302" w:rsidRDefault="002E3302" w:rsidP="00384DA6">
                                              <w:pPr>
                                                <w:pStyle w:val="a"/>
                                                <w:rPr>
                                                  <w:sz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8"/>
                                                  <w:lang w:val="ru-RU"/>
                                                </w:rPr>
                                                <w:t xml:space="preserve"> Кол.уч </w:t>
                                              </w:r>
                                              <w:r>
                                                <w:rPr>
                                                  <w:sz w:val="18"/>
                                                </w:rPr>
                                                <w:t>Лист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</v:group>
                                    <v:rect id="Rectangle 18" o:spid="_x0000_s1232" style="position:absolute;left:2983;top:16348;width:708;height:2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x0UMMA&#10;AADcAAAADwAAAGRycy9kb3ducmV2LnhtbESPwWrDMBBE74X8g9hCbo2cYkziRAmmYMg1bgs5LtbG&#10;dmqtHEmx3b+vCoUeh5l5w+yPs+nFSM53lhWsVwkI4trqjhsFH+/lywaED8gae8uk4Js8HA+Lpz3m&#10;2k58prEKjYgQ9jkqaEMYcil93ZJBv7IDcfSu1hkMUbpGaodThJteviZJJg12HBdaHOitpfqrehgF&#10;RXGbP+/VFksvN4nLdKqb4qLU8nkudiACzeE//Nc+aQXZOoX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x0UMMAAADcAAAADwAAAAAAAAAAAAAAAACYAgAAZHJzL2Rv&#10;d25yZXYueG1sUEsFBgAAAAAEAAQA9QAAAIgDAAAAAA==&#10;" filled="f" stroked="f" strokeweight=".25pt">
                                      <o:lock v:ext="edit" aspectratio="t"/>
                                      <v:textbox style="mso-next-textbox:#Rectangle 18" inset="1pt,1pt,1pt,1pt">
                                        <w:txbxContent>
                                          <w:p w:rsidR="002E3302" w:rsidRPr="00935F45" w:rsidRDefault="002E3302" w:rsidP="00384DA6">
                                            <w:pPr>
                                              <w:pStyle w:val="a"/>
                                              <w:jc w:val="center"/>
                                              <w:rPr>
                                                <w:sz w:val="18"/>
                                                <w:lang w:val="ru-RU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</w:rPr>
                                              <w:t>№ док</w:t>
                                            </w:r>
                                            <w:r>
                                              <w:rPr>
                                                <w:sz w:val="18"/>
                                                <w:lang w:val="ru-RU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group id="_x0000_s1233" style="position:absolute;left:584;top:11870;width:572;height:4771" coordorigin="662,11675" coordsize="737,4773">
                                    <v:rect id="_x0000_s1234" style="position:absolute;left:662;top:11675;width:737;height:4773" filled="f" strokeweight="2pt"/>
                                    <v:line id="_x0000_s1235" style="position:absolute" from="1002,11675" to="1002,16448" strokeweight="2pt"/>
                                    <v:line id="_x0000_s1236" style="position:absolute" from="662,11675" to="1399,11675" strokeweight="2pt"/>
                                    <v:line id="_x0000_s1237" style="position:absolute" from="662,13092" to="1399,13092" strokeweight="2pt"/>
                                    <v:line id="_x0000_s1238" style="position:absolute" from="662,15077" to="1399,15077" strokeweight="2pt"/>
                                    <v:shape id="_x0000_s1239" type="#_x0000_t202" style="position:absolute;left:713;top:11727;width:252;height:1316" filled="f" stroked="f">
                                      <v:textbox style="mso-next-textbox:#_x0000_s1239" inset="0,0,0,0">
                                        <w:txbxContent>
                                          <w:tbl>
                                            <w:tblPr>
                                              <w:tblW w:w="0" w:type="auto"/>
                                              <w:jc w:val="center"/>
                                              <w:tblBorders>
                                                <w:top w:val="single" w:sz="4" w:space="0" w:color="auto"/>
                                                <w:left w:val="single" w:sz="4" w:space="0" w:color="auto"/>
                                                <w:bottom w:val="single" w:sz="4" w:space="0" w:color="auto"/>
                                                <w:right w:val="single" w:sz="4" w:space="0" w:color="auto"/>
                                                <w:insideH w:val="single" w:sz="4" w:space="0" w:color="auto"/>
                                                <w:insideV w:val="single" w:sz="4" w:space="0" w:color="auto"/>
                                              </w:tblBorders>
                                              <w:tblLayout w:type="fixed"/>
                                              <w:tblLook w:val="0000"/>
                                            </w:tblPr>
                                            <w:tblGrid>
                                              <w:gridCol w:w="249"/>
                                            </w:tblGrid>
                                            <w:tr w:rsidR="002E3302">
                                              <w:trPr>
                                                <w:cantSplit/>
                                                <w:trHeight w:hRule="exact" w:val="1417"/>
                                                <w:jc w:val="center"/>
                                              </w:trPr>
                                              <w:tc>
                                                <w:tcPr>
                                                  <w:tcW w:w="249" w:type="dxa"/>
                                                  <w:tcBorders>
                                                    <w:top w:val="nil"/>
                                                    <w:left w:val="nil"/>
                                                    <w:bottom w:val="nil"/>
                                                    <w:right w:val="nil"/>
                                                  </w:tcBorders>
                                                  <w:textDirection w:val="btLr"/>
                                                  <w:vAlign w:val="center"/>
                                                </w:tcPr>
                                                <w:p w:rsidR="002E3302" w:rsidRDefault="002E3302">
                                                  <w:pPr>
                                                    <w:pStyle w:val="a"/>
                                                    <w:jc w:val="center"/>
                                                    <w:rPr>
                                                      <w:sz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18"/>
                                                    </w:rPr>
                                                    <w:t>Взам. инв. №</w:t>
                                                  </w:r>
                                                </w:p>
                                              </w:tc>
                                            </w:tr>
                                          </w:tbl>
                                          <w:p w:rsidR="002E3302" w:rsidRDefault="002E3302" w:rsidP="00384DA6"/>
                                        </w:txbxContent>
                                      </v:textbox>
                                    </v:shape>
                                    <v:shape id="_x0000_s1240" type="#_x0000_t202" style="position:absolute;left:713;top:13127;width:252;height:1904" filled="f" stroked="f">
                                      <v:textbox style="mso-next-textbox:#_x0000_s1240" inset="0,0,0,0">
                                        <w:txbxContent>
                                          <w:tbl>
                                            <w:tblPr>
                                              <w:tblW w:w="0" w:type="auto"/>
                                              <w:jc w:val="center"/>
                                              <w:tblBorders>
                                                <w:top w:val="single" w:sz="4" w:space="0" w:color="auto"/>
                                                <w:left w:val="single" w:sz="4" w:space="0" w:color="auto"/>
                                                <w:bottom w:val="single" w:sz="4" w:space="0" w:color="auto"/>
                                                <w:right w:val="single" w:sz="4" w:space="0" w:color="auto"/>
                                                <w:insideH w:val="single" w:sz="4" w:space="0" w:color="auto"/>
                                                <w:insideV w:val="single" w:sz="4" w:space="0" w:color="auto"/>
                                              </w:tblBorders>
                                              <w:tblLayout w:type="fixed"/>
                                              <w:tblLook w:val="0000"/>
                                            </w:tblPr>
                                            <w:tblGrid>
                                              <w:gridCol w:w="249"/>
                                            </w:tblGrid>
                                            <w:tr w:rsidR="002E3302">
                                              <w:trPr>
                                                <w:cantSplit/>
                                                <w:trHeight w:hRule="exact" w:val="1987"/>
                                                <w:jc w:val="center"/>
                                              </w:trPr>
                                              <w:tc>
                                                <w:tcPr>
                                                  <w:tcW w:w="249" w:type="dxa"/>
                                                  <w:tcBorders>
                                                    <w:top w:val="nil"/>
                                                    <w:left w:val="nil"/>
                                                    <w:bottom w:val="nil"/>
                                                    <w:right w:val="nil"/>
                                                  </w:tcBorders>
                                                  <w:textDirection w:val="btLr"/>
                                                  <w:vAlign w:val="center"/>
                                                </w:tcPr>
                                                <w:p w:rsidR="002E3302" w:rsidRDefault="002E3302">
                                                  <w:pPr>
                                                    <w:pStyle w:val="a"/>
                                                    <w:jc w:val="center"/>
                                                    <w:rPr>
                                                      <w:sz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18"/>
                                                      <w:lang w:val="ru-RU"/>
                                                    </w:rPr>
                                                    <w:t>Подпись и дата</w:t>
                                                  </w:r>
                                                </w:p>
                                              </w:tc>
                                            </w:tr>
                                          </w:tbl>
                                          <w:p w:rsidR="002E3302" w:rsidRDefault="002E3302" w:rsidP="00384DA6"/>
                                        </w:txbxContent>
                                      </v:textbox>
                                    </v:shape>
                                    <v:shape id="_x0000_s1241" type="#_x0000_t202" style="position:absolute;left:713;top:15115;width:252;height:1316" filled="f" stroked="f">
                                      <v:textbox style="mso-next-textbox:#_x0000_s1241" inset="0,0,0,0">
                                        <w:txbxContent>
                                          <w:tbl>
                                            <w:tblPr>
                                              <w:tblW w:w="0" w:type="auto"/>
                                              <w:jc w:val="center"/>
                                              <w:tblBorders>
                                                <w:top w:val="single" w:sz="4" w:space="0" w:color="auto"/>
                                                <w:left w:val="single" w:sz="4" w:space="0" w:color="auto"/>
                                                <w:bottom w:val="single" w:sz="4" w:space="0" w:color="auto"/>
                                                <w:right w:val="single" w:sz="4" w:space="0" w:color="auto"/>
                                                <w:insideH w:val="single" w:sz="4" w:space="0" w:color="auto"/>
                                                <w:insideV w:val="single" w:sz="4" w:space="0" w:color="auto"/>
                                              </w:tblBorders>
                                              <w:tblLayout w:type="fixed"/>
                                              <w:tblLook w:val="0000"/>
                                            </w:tblPr>
                                            <w:tblGrid>
                                              <w:gridCol w:w="332"/>
                                            </w:tblGrid>
                                            <w:tr w:rsidR="002E3302" w:rsidTr="00CB2AF8">
                                              <w:trPr>
                                                <w:cantSplit/>
                                                <w:trHeight w:hRule="exact" w:val="1356"/>
                                                <w:jc w:val="center"/>
                                              </w:trPr>
                                              <w:tc>
                                                <w:tcPr>
                                                  <w:tcW w:w="332" w:type="dxa"/>
                                                  <w:tcBorders>
                                                    <w:top w:val="nil"/>
                                                    <w:left w:val="nil"/>
                                                    <w:bottom w:val="nil"/>
                                                    <w:right w:val="nil"/>
                                                  </w:tcBorders>
                                                  <w:textDirection w:val="btLr"/>
                                                  <w:vAlign w:val="center"/>
                                                </w:tcPr>
                                                <w:p w:rsidR="002E3302" w:rsidRDefault="002E3302">
                                                  <w:pPr>
                                                    <w:pStyle w:val="a"/>
                                                    <w:jc w:val="center"/>
                                                    <w:rPr>
                                                      <w:sz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18"/>
                                                      <w:lang w:val="ru-RU"/>
                                                    </w:rPr>
                                                    <w:t>Инв. № подл.</w:t>
                                                  </w:r>
                                                </w:p>
                                              </w:tc>
                                            </w:tr>
                                          </w:tbl>
                                          <w:p w:rsidR="002E3302" w:rsidRDefault="002E3302" w:rsidP="00384DA6"/>
                                        </w:txbxContent>
                                      </v:textbox>
                                    </v:shape>
                                    <v:shape id="_x0000_s1242" type="#_x0000_t202" style="position:absolute;left:1077;top:11727;width:252;height:1316" filled="f" stroked="f">
                                      <v:textbox style="mso-next-textbox:#_x0000_s1242" inset="0,0,0,0">
                                        <w:txbxContent>
                                          <w:tbl>
                                            <w:tblPr>
                                              <w:tblW w:w="0" w:type="auto"/>
                                              <w:jc w:val="center"/>
                                              <w:tblBorders>
                                                <w:top w:val="single" w:sz="4" w:space="0" w:color="auto"/>
                                                <w:left w:val="single" w:sz="4" w:space="0" w:color="auto"/>
                                                <w:bottom w:val="single" w:sz="4" w:space="0" w:color="auto"/>
                                                <w:right w:val="single" w:sz="4" w:space="0" w:color="auto"/>
                                                <w:insideH w:val="single" w:sz="4" w:space="0" w:color="auto"/>
                                                <w:insideV w:val="single" w:sz="4" w:space="0" w:color="auto"/>
                                              </w:tblBorders>
                                              <w:tblLayout w:type="fixed"/>
                                              <w:tblLook w:val="0000"/>
                                            </w:tblPr>
                                            <w:tblGrid>
                                              <w:gridCol w:w="249"/>
                                            </w:tblGrid>
                                            <w:tr w:rsidR="002E3302">
                                              <w:trPr>
                                                <w:cantSplit/>
                                                <w:trHeight w:hRule="exact" w:val="1417"/>
                                                <w:jc w:val="center"/>
                                              </w:trPr>
                                              <w:tc>
                                                <w:tcPr>
                                                  <w:tcW w:w="249" w:type="dxa"/>
                                                  <w:tcBorders>
                                                    <w:top w:val="nil"/>
                                                    <w:left w:val="nil"/>
                                                    <w:bottom w:val="nil"/>
                                                    <w:right w:val="nil"/>
                                                  </w:tcBorders>
                                                  <w:textDirection w:val="btLr"/>
                                                  <w:vAlign w:val="center"/>
                                                </w:tcPr>
                                                <w:p w:rsidR="002E3302" w:rsidRDefault="002E3302">
                                                  <w:pPr>
                                                    <w:pStyle w:val="a"/>
                                                    <w:jc w:val="center"/>
                                                    <w:rPr>
                                                      <w:sz w:val="18"/>
                                                    </w:rPr>
                                                  </w:pPr>
                                                </w:p>
                                              </w:tc>
                                            </w:tr>
                                          </w:tbl>
                                          <w:p w:rsidR="002E3302" w:rsidRDefault="002E3302" w:rsidP="00384DA6"/>
                                          <w:p w:rsidR="002E3302" w:rsidRPr="00A96BAF" w:rsidRDefault="002E3302" w:rsidP="00384DA6">
                                            <w:pPr>
                                              <w:pStyle w:val="a"/>
                                              <w:jc w:val="center"/>
                                              <w:rPr>
                                                <w:sz w:val="18"/>
                                                <w:lang w:val="ru-RU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lang w:val="ru-RU"/>
                                              </w:rPr>
                                              <w:t>П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_x0000_s1243" type="#_x0000_t202" style="position:absolute;left:1077;top:15115;width:252;height:1316" filled="f" stroked="f">
                                      <v:textbox style="mso-next-textbox:#_x0000_s1243" inset="0,0,0,0">
                                        <w:txbxContent>
                                          <w:p w:rsidR="002E3302" w:rsidRDefault="002E3302" w:rsidP="00384DA6"/>
                                        </w:txbxContent>
                                      </v:textbox>
                                    </v:shape>
                                  </v:group>
                                </v:group>
                              </v:group>
                              <v:line id="Line 8" o:spid="_x0000_s1244" style="position:absolute;visibility:visible" from="2301,15744" to="2302,16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Lvs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pm0Q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vi77LAAAAA3AAAAA8AAAAAAAAAAAAAAAAA&#10;oQIAAGRycy9kb3ducmV2LnhtbFBLBQYAAAAABAAEAPkAAACOAwAAAAA=&#10;" strokeweight="2pt">
                                <o:lock v:ext="edit" aspectratio="t"/>
                              </v:line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</v:group>
        </w:pict>
      </w:r>
      <w:r w:rsidRPr="001653A7">
        <w:rPr>
          <w:rFonts w:ascii="Times New Roman" w:hAnsi="Times New Roman" w:cs="Times New Roman"/>
          <w:sz w:val="28"/>
          <w:szCs w:val="28"/>
        </w:rPr>
        <w:t>Собственники имущества, лица, уполномоченные владеть, пользоваться или распоряжаться имуществом, в том числе руководители и должностные лица организаций, лица, в установленном порядке назначенные ответственными за обеспечение пожарной безопасности, должны:</w:t>
      </w:r>
    </w:p>
    <w:p w:rsidR="002E3302" w:rsidRDefault="002E3302" w:rsidP="001653A7">
      <w:pPr>
        <w:pStyle w:val="ConsPlusNormal"/>
        <w:widowControl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обеспечивать своевременное выполнение требований пожарной безопасности, предписаний, постановлений и иных законных требований государственных инспекторов по пожарному надзору;</w:t>
      </w:r>
    </w:p>
    <w:p w:rsidR="002E3302" w:rsidRDefault="002E3302" w:rsidP="001653A7">
      <w:pPr>
        <w:pStyle w:val="ConsPlusNormal"/>
        <w:widowControl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создавать и содержать на основании утвержденных в установленном порядке норм, перечней особо важных и режимных объектов и предприятий, на которых создается пожарная охрана, органы управления и подразделения пожарной охраны, а также обеспечивать в них непрерывное несение службы и использование личного состава и пожарной техники строго по назначению.</w:t>
      </w:r>
    </w:p>
    <w:p w:rsidR="002E3302" w:rsidRPr="001653A7" w:rsidRDefault="002E3302" w:rsidP="00C463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В соответствии с Федеральным законом "О пожарной безопасности" федеральные органы исполнительной власти, органы исполнительной власти субъектов Российской Федерации и органы местного самоуправления в пределах своей компетенции:</w:t>
      </w:r>
    </w:p>
    <w:p w:rsidR="002E3302" w:rsidRDefault="002E3302" w:rsidP="001653A7">
      <w:pPr>
        <w:pStyle w:val="ConsPlusNormal"/>
        <w:widowControl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реализуют меры пожарной безопасности в подведомственных организациях и на соответствующих территориях;</w:t>
      </w:r>
    </w:p>
    <w:p w:rsidR="002E3302" w:rsidRDefault="002E3302" w:rsidP="001653A7">
      <w:pPr>
        <w:pStyle w:val="ConsPlusNormal"/>
        <w:widowControl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создают и содержат в соответствии с установленными нормами органов управления и подразделений пожарной охраны, финансируемых за счет средств соответствующих бюджетов;</w:t>
      </w:r>
    </w:p>
    <w:p w:rsidR="002E3302" w:rsidRDefault="002E3302" w:rsidP="001653A7">
      <w:pPr>
        <w:pStyle w:val="ConsPlusNormal"/>
        <w:widowControl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оказывают необходимую помощь пожарной охране при выпо</w:t>
      </w:r>
      <w:r>
        <w:rPr>
          <w:rFonts w:ascii="Times New Roman" w:hAnsi="Times New Roman" w:cs="Times New Roman"/>
          <w:sz w:val="28"/>
          <w:szCs w:val="28"/>
        </w:rPr>
        <w:t>лнении возложенных на нее задач.</w:t>
      </w:r>
    </w:p>
    <w:p w:rsidR="002E3302" w:rsidRPr="001653A7" w:rsidRDefault="002E3302" w:rsidP="00C463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На строительной площадке должны</w:t>
      </w:r>
      <w:r>
        <w:rPr>
          <w:rFonts w:ascii="Times New Roman" w:hAnsi="Times New Roman" w:cs="Times New Roman"/>
          <w:sz w:val="28"/>
          <w:szCs w:val="28"/>
        </w:rPr>
        <w:t>м образом должны быть:</w:t>
      </w:r>
    </w:p>
    <w:p w:rsidR="002E3302" w:rsidRDefault="002E3302" w:rsidP="00542B96">
      <w:pPr>
        <w:pStyle w:val="ConsPlusNormal"/>
        <w:widowControl/>
        <w:numPr>
          <w:ilvl w:val="0"/>
          <w:numId w:val="3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оформлены</w:t>
      </w:r>
      <w:r w:rsidRPr="001653A7">
        <w:rPr>
          <w:rFonts w:ascii="Times New Roman" w:hAnsi="Times New Roman" w:cs="Times New Roman"/>
          <w:sz w:val="28"/>
          <w:szCs w:val="28"/>
        </w:rPr>
        <w:t>, определены и оборудованы места для курения;</w:t>
      </w:r>
    </w:p>
    <w:p w:rsidR="002E3302" w:rsidRDefault="002E3302" w:rsidP="00542B96">
      <w:pPr>
        <w:pStyle w:val="ConsPlusNormal"/>
        <w:widowControl/>
        <w:numPr>
          <w:ilvl w:val="0"/>
          <w:numId w:val="3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определены места и допустимое количество единовременно курящих людей.</w:t>
      </w:r>
    </w:p>
    <w:p w:rsidR="002E3302" w:rsidRDefault="002E3302" w:rsidP="00542B96">
      <w:pPr>
        <w:pStyle w:val="ConsPlusNormal"/>
        <w:widowControl/>
        <w:numPr>
          <w:ilvl w:val="0"/>
          <w:numId w:val="3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установлен порядок уборки горючих отходов и пыли, хранения промасленной спецодежды;</w:t>
      </w:r>
    </w:p>
    <w:p w:rsidR="002E3302" w:rsidRPr="001653A7" w:rsidRDefault="002E3302" w:rsidP="00542B96">
      <w:pPr>
        <w:pStyle w:val="ConsPlusNormal"/>
        <w:widowControl/>
        <w:numPr>
          <w:ilvl w:val="0"/>
          <w:numId w:val="3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определен порядок обесточивания электрооборудования в случае пожара и по окончании рабочего дня;</w:t>
      </w:r>
    </w:p>
    <w:p w:rsidR="002E3302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регламентированы:</w:t>
      </w:r>
    </w:p>
    <w:p w:rsidR="002E3302" w:rsidRDefault="002E3302" w:rsidP="00542B96">
      <w:pPr>
        <w:pStyle w:val="ConsPlusNormal"/>
        <w:widowControl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порядок проведения временных огневых и других пожароопасных работ;</w:t>
      </w:r>
    </w:p>
    <w:p w:rsidR="002E3302" w:rsidRDefault="002E3302" w:rsidP="00542B96">
      <w:pPr>
        <w:pStyle w:val="ConsPlusNormal"/>
        <w:widowControl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порядок осмотра и закрытия помещений после окончания работы;</w:t>
      </w:r>
    </w:p>
    <w:p w:rsidR="002E3302" w:rsidRDefault="002E3302" w:rsidP="00542B96">
      <w:pPr>
        <w:pStyle w:val="ConsPlusNormal"/>
        <w:widowControl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действия работников при обнаружении пожара;</w:t>
      </w:r>
    </w:p>
    <w:p w:rsidR="002E3302" w:rsidRDefault="002E3302" w:rsidP="00C4634F">
      <w:pPr>
        <w:pStyle w:val="ConsPlusNormal"/>
        <w:widowControl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определен порядок и сроки прохождения противопожарного инструктажа и занятий по пожарно-техническому минимуму, а также назначены ответственные за их проведение.</w:t>
      </w:r>
    </w:p>
    <w:p w:rsidR="002E3302" w:rsidRDefault="002E3302" w:rsidP="00C4634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Pr="001653A7" w:rsidRDefault="002E3302" w:rsidP="00C4634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group id="_x0000_s1245" style="position:absolute;left:0;text-align:left;margin-left:-54pt;margin-top:-38.25pt;width:551.65pt;height:810pt;z-index:251658240" coordorigin="621,354" coordsize="11033,16200">
            <v:rect id="Rectangle 22" o:spid="_x0000_s1246" style="position:absolute;left:11061;top:16074;width:523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F+Vb8A&#10;AADcAAAADwAAAGRycy9kb3ducmV2LnhtbERPTYvCMBC9C/6HMAt701SRol3TUgTBq1XB49CMbXeb&#10;SU2idv/95rDg8fG+t8VoevEk5zvLChbzBARxbXXHjYLzaT9bg/ABWWNvmRT8kocin062mGn74iM9&#10;q9CIGMI+QwVtCEMmpa9bMujndiCO3M06gyFC10jt8BXDTS+XSZJKgx3HhhYH2rVU/1QPo6Asv8fL&#10;vdrg3st14lK90k15VerzYyy/QAQaw1v87z5oBekiro1n4hGQ+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QX5VvwAAANwAAAAPAAAAAAAAAAAAAAAAAJgCAABkcnMvZG93bnJl&#10;di54bWxQSwUGAAAAAAQABAD1AAAAhAMAAAAA&#10;" filled="f" stroked="f" strokeweight=".25pt">
              <o:lock v:ext="edit" aspectratio="t"/>
              <v:textbox inset="1pt,1pt,1pt,1pt">
                <w:txbxContent>
                  <w:p w:rsidR="002E3302" w:rsidRPr="00867043" w:rsidRDefault="002E3302" w:rsidP="00C4634F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rect>
            <v:group id="_x0000_s1247" style="position:absolute;left:621;top:354;width:11033;height:16200" coordorigin="621,354" coordsize="11033,16200">
              <v:rect id="Rectangle 23" o:spid="_x0000_s1248" style="position:absolute;left:5210;top:15894;width:579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3bzsEA&#10;AADcAAAADwAAAGRycy9kb3ducmV2LnhtbESPQYvCMBSE78L+h/AW9qapshTbNUoRBK9WBY+P5m1b&#10;bV5qErX+eyMs7HGYmW+YxWownbiT861lBdNJAoK4srrlWsFhvxnPQfiArLGzTAqe5GG1/BgtMNf2&#10;wTu6l6EWEcI+RwVNCH0upa8aMugntieO3q91BkOUrpba4SPCTSdnSZJKgy3HhQZ7WjdUXcqbUVAU&#10;5+F4LTPceDlPXKq/dV2clPr6HIofEIGG8B/+a2+1gnSawftMPAJ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N287BAAAA3AAAAA8AAAAAAAAAAAAAAAAAmAIAAGRycy9kb3du&#10;cmV2LnhtbFBLBQYAAAAABAAEAPUAAACGAwAAAAA=&#10;" filled="f" stroked="f" strokeweight=".25pt">
                <o:lock v:ext="edit" aspectratio="t"/>
                <v:textbox inset="1pt,1pt,1pt,1pt">
                  <w:txbxContent>
                    <w:p w:rsidR="002E3302" w:rsidRPr="00196A94" w:rsidRDefault="002E3302" w:rsidP="00C4634F">
                      <w:pPr>
                        <w:pStyle w:val="a"/>
                        <w:jc w:val="center"/>
                        <w:rPr>
                          <w:i w:val="0"/>
                          <w:szCs w:val="28"/>
                          <w:lang w:val="ru-RU"/>
                        </w:rPr>
                      </w:pPr>
                      <w:r w:rsidRPr="00196A94">
                        <w:rPr>
                          <w:i w:val="0"/>
                          <w:szCs w:val="28"/>
                          <w:lang w:val="ru-RU"/>
                        </w:rPr>
                        <w:t>98-12/13-</w:t>
                      </w:r>
                      <w:r w:rsidRPr="00196A94">
                        <w:rPr>
                          <w:rFonts w:ascii="Times New Roman" w:hAnsi="Times New Roman"/>
                          <w:i w:val="0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i w:val="0"/>
                          <w:szCs w:val="28"/>
                          <w:lang w:val="ru-RU"/>
                        </w:rPr>
                        <w:t>ПБ</w:t>
                      </w:r>
                      <w:r w:rsidRPr="00196A94">
                        <w:rPr>
                          <w:i w:val="0"/>
                          <w:szCs w:val="28"/>
                          <w:lang w:val="ru-RU"/>
                        </w:rPr>
                        <w:t>-</w:t>
                      </w:r>
                      <w:r>
                        <w:rPr>
                          <w:i w:val="0"/>
                          <w:szCs w:val="28"/>
                          <w:lang w:val="ru-RU"/>
                        </w:rPr>
                        <w:t>ПЗ</w:t>
                      </w:r>
                    </w:p>
                    <w:p w:rsidR="002E3302" w:rsidRPr="00B751E9" w:rsidRDefault="002E3302" w:rsidP="00C4634F"/>
                  </w:txbxContent>
                </v:textbox>
              </v:rect>
              <v:group id="_x0000_s1249" style="position:absolute;left:621;top:354;width:11033;height:16200" coordorigin="621,414" coordsize="11033,16200">
                <v:line id="Line 12" o:spid="_x0000_s1250" style="position:absolute;visibility:visible" from="11061,15714" to="11063,16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/lt7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o7A2nAlHQCZ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v5be9AAAA3AAAAA8AAAAAAAAAAAAAAAAAoQIA&#10;AGRycy9kb3ducmV2LnhtbFBLBQYAAAAABAAEAPkAAACLAwAAAAA=&#10;" strokeweight="2pt">
                  <o:lock v:ext="edit" aspectratio="t"/>
                </v:line>
                <v:group id="_x0000_s1251" style="position:absolute;left:621;top:414;width:11033;height:16200" coordorigin="584,414" coordsize="11033,16020">
                  <v:line id="Line 11" o:spid="_x0000_s1252" style="position:absolute;visibility:visible" from="5161,15549" to="5162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xxc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jWb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swccXAAAAA3AAAAA8AAAAAAAAAAAAAAAAA&#10;oQIAAGRycy9kb3ducmV2LnhtbFBLBQYAAAAABAAEAPkAAACOAwAAAAA=&#10;" strokeweight="2pt">
                    <o:lock v:ext="edit" aspectratio="t"/>
                  </v:line>
                  <v:group id="_x0000_s1253" style="position:absolute;left:584;top:414;width:11033;height:16020" coordorigin="584,414" coordsize="11033,16020">
                    <v:line id="Line 15" o:spid="_x0000_s1254" style="position:absolute;visibility:visible" from="11052,15967" to="11612,15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9YRMUAAADc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OVzPpCMg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v9YRMUAAADcAAAADwAAAAAAAAAA&#10;AAAAAAChAgAAZHJzL2Rvd25yZXYueG1sUEsFBgAAAAAEAAQA+QAAAJMDAAAAAA==&#10;" strokeweight="1pt">
                      <o:lock v:ext="edit" aspectratio="t"/>
                    </v:line>
                    <v:group id="_x0000_s1255" style="position:absolute;left:584;top:414;width:11033;height:16020" coordorigin="584,414" coordsize="11033,16231">
                      <v:rect id="Rectangle 21" o:spid="_x0000_s1256" style="position:absolute;left:11068;top:15829;width:523;height:2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7qJ8EA&#10;AADcAAAADwAAAGRycy9kb3ducmV2LnhtbESPQYvCMBSE78L+h/AWvGmqSHW7RikLglerwh4fzdu2&#10;2rx0k6j13xtB8DjMzDfMct2bVlzJ+caygsk4AUFcWt1wpeCw34wWIHxA1thaJgV38rBefQyWmGl7&#10;4x1di1CJCGGfoYI6hC6T0pc1GfRj2xFH7886gyFKV0nt8BbhppXTJEmlwYbjQo0d/dRUnouLUZDn&#10;p/74X3zhxstF4lI901X+q9Tws8+/QQTqwzv8am+1gnQyh+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e6ifBAAAA3AAAAA8AAAAAAAAAAAAAAAAAmAIAAGRycy9kb3du&#10;cmV2LnhtbFBLBQYAAAAABAAEAPUAAACGAwAAAAA=&#10;" filled="f" stroked="f" strokeweight=".25pt">
                        <o:lock v:ext="edit" aspectratio="t"/>
                        <v:textbox inset="1pt,1pt,1pt,1pt">
                          <w:txbxContent>
                            <w:p w:rsidR="002E3302" w:rsidRDefault="002E3302" w:rsidP="00C4634F">
                              <w:pPr>
                                <w:pStyle w:val="a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group id="_x0000_s1257" style="position:absolute;left:584;top:414;width:11033;height:16231" coordorigin="584,414" coordsize="11033,16231">
                        <v:rect id="Rectangle 20" o:spid="_x0000_s1258" style="position:absolute;left:4613;top:16361;width:523;height:2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PvMIA&#10;AADcAAAADwAAAGRycy9kb3ducmV2LnhtbESPwWrDMBBE74H+g9hCbomcEIzrRgkmYOi1bgI9LtbW&#10;dmutHEmxnb+PCoUeh5l5w+yPs+nFSM53lhVs1gkI4trqjhsF549ylYHwAVljb5kU3MnD8fC02GOu&#10;7cTvNFahERHCPkcFbQhDLqWvWzLo13Ygjt6XdQZDlK6R2uEU4aaX2yRJpcGO40KLA51aqn+qm1FQ&#10;FN/z5Vq9YOlllrhU73RTfCq1fJ6LVxCB5vAf/mu/aQXpJoXfM/EIyM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k+8wgAAANwAAAAPAAAAAAAAAAAAAAAAAJgCAABkcnMvZG93&#10;bnJldi54bWxQSwUGAAAAAAQABAD1AAAAhwMAAAAA&#10;" filled="f" stroked="f" strokeweight=".25pt">
                          <o:lock v:ext="edit" aspectratio="t"/>
                          <v:textbox inset="1pt,1pt,1pt,1pt">
                            <w:txbxContent>
                              <w:p w:rsidR="002E3302" w:rsidRDefault="002E3302" w:rsidP="00C4634F">
                                <w:pPr>
                                  <w:pStyle w:val="a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Дата</w:t>
                                </w:r>
                              </w:p>
                            </w:txbxContent>
                          </v:textbox>
                        </v:rect>
                        <v:group id="_x0000_s1259" style="position:absolute;left:584;top:414;width:11033;height:16231" coordorigin="584,414" coordsize="11033,16231">
                          <v:rect id="Rectangle 19" o:spid="_x0000_s1260" style="position:absolute;left:3766;top:16361;width:802;height:2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DRy8EA&#10;AADcAAAADwAAAGRycy9kb3ducmV2LnhtbESPQYvCMBSE78L+h/AWvGmqaHG7RikLglerwh4fzdu2&#10;2rx0k6j13xtB8DjMzDfMct2bVlzJ+caygsk4AUFcWt1wpeCw34wWIHxA1thaJgV38rBefQyWmGl7&#10;4x1di1CJCGGfoYI6hC6T0pc1GfRj2xFH7886gyFKV0nt8BbhppXTJEmlwYbjQo0d/dRUnouLUZDn&#10;p/74X3zhxstF4lI901X+q9Tws8+/QQTqwzv8am+1gnQyh+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A0cvBAAAA3AAAAA8AAAAAAAAAAAAAAAAAmAIAAGRycy9kb3du&#10;cmV2LnhtbFBLBQYAAAAABAAEAPUAAACGAwAAAAA=&#10;" filled="f" stroked="f" strokeweight=".25pt">
                            <o:lock v:ext="edit" aspectratio="t"/>
                            <v:textbox inset="1pt,1pt,1pt,1pt">
                              <w:txbxContent>
                                <w:p w:rsidR="002E3302" w:rsidRDefault="002E3302" w:rsidP="00C4634F">
                                  <w:pPr>
                                    <w:pStyle w:val="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Подпись</w:t>
                                  </w:r>
                                </w:p>
                              </w:txbxContent>
                            </v:textbox>
                          </v:rect>
                          <v:group id="_x0000_s1261" style="position:absolute;left:584;top:414;width:11033;height:16231" coordorigin="584,414" coordsize="11033,16231">
                            <v:rect id="Rectangle 16" o:spid="_x0000_s1262" style="position:absolute;left:1189;top:16361;width:523;height:2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lJv8EA&#10;AADcAAAADwAAAGRycy9kb3ducmV2LnhtbESPQYvCMBSE7wv+h/AEb2uqSNFqlLIgeLWr4PHRPNtq&#10;81KTrNZ/bxYEj8PMfMOsNr1pxZ2cbywrmIwTEMSl1Q1XCg6/2+85CB+QNbaWScGTPGzWg68VZto+&#10;eE/3IlQiQthnqKAOocuk9GVNBv3YdsTRO1tnMETpKqkdPiLctHKaJKk02HBcqLGjn5rKa/FnFOT5&#10;pT/eigVuvZwnLtUzXeUnpUbDPl+CCNSHT/jd3mkF6WQ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pSb/BAAAA3AAAAA8AAAAAAAAAAAAAAAAAmAIAAGRycy9kb3du&#10;cmV2LnhtbFBLBQYAAAAABAAEAPUAAACGAwAAAAA=&#10;" filled="f" stroked="f" strokeweight=".25pt">
                              <o:lock v:ext="edit" aspectratio="t"/>
                              <v:textbox inset="0,0,0,0">
                                <w:txbxContent>
                                  <w:p w:rsidR="002E3302" w:rsidRDefault="002E3302" w:rsidP="00C4634F">
                                    <w:pPr>
                                      <w:pStyle w:val="a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Изм.</w:t>
                                    </w:r>
                                  </w:p>
                                </w:txbxContent>
                              </v:textbox>
                            </v:rect>
                            <v:group id="_x0000_s1263" style="position:absolute;left:584;top:414;width:11033;height:16231" coordorigin="584,414" coordsize="11033,16231">
                              <v:line id="Line 6" o:spid="_x0000_s1264" style="position:absolute;visibility:visible" from="1732,15784" to="1733,16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fSXb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zaAr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0fSXb8AAADcAAAADwAAAAAAAAAAAAAAAACh&#10;AgAAZHJzL2Rvd25yZXYueG1sUEsFBgAAAAAEAAQA+QAAAI0DAAAAAA==&#10;" strokeweight="2pt">
                                <o:lock v:ext="edit" aspectratio="t"/>
                              </v:line>
                              <v:line id="Line 8" o:spid="_x0000_s1265" style="position:absolute;visibility:visible" from="2983,15758" to="2984,16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Lvs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pm0Q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vi77LAAAAA3AAAAA8AAAAAAAAAAAAAAAAA&#10;oQIAAGRycy9kb3ducmV2LnhtbFBLBQYAAAAABAAEAPkAAACOAwAAAAA=&#10;" strokeweight="2pt">
                                <o:lock v:ext="edit" aspectratio="t"/>
                              </v:line>
                              <v:line id="Line 9" o:spid="_x0000_s1266" style="position:absolute;visibility:visible" from="3733,15784" to="3734,16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5KKb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zaAb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K5KKb8AAADcAAAADwAAAAAAAAAAAAAAAACh&#10;AgAAZHJzL2Rvd25yZXYueG1sUEsFBgAAAAAEAAQA+QAAAI0DAAAAAA==&#10;" strokeweight="2pt">
                                <o:lock v:ext="edit" aspectratio="t"/>
                              </v:line>
                              <v:line id="Line 10" o:spid="_x0000_s1267" style="position:absolute;visibility:visible" from="4589,15793" to="4590,16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zUXr8AAADcAAAADwAAAGRycy9kb3ducmV2LnhtbESPwQrCMBBE74L/EFbwpqmCRapRRKh4&#10;E6sXb2uztsVmU5qo9e+NIHgcZuYNs1x3phZPal1lWcFkHIEgzq2uuFBwPqWjOQjnkTXWlknBmxys&#10;V/3eEhNtX3ykZ+YLESDsElRQet8kUrq8JINubBvi4N1sa9AH2RZSt/gKcFPLaRTF0mDFYaHEhrYl&#10;5ffsYRTcL+dZujts9anONvpapP5yvWmlhoNuswDhqfP/8K+91wriKIbvmXAE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HzUXr8AAADcAAAADwAAAAAAAAAAAAAAAACh&#10;AgAAZHJzL2Rvd25yZXYueG1sUEsFBgAAAAAEAAQA+QAAAI0DAAAAAA==&#10;" strokeweight="2pt">
                                <o:lock v:ext="edit" aspectratio="t"/>
                              </v:line>
                              <v:group id="_x0000_s1268" style="position:absolute;left:584;top:414;width:11033;height:16231" coordorigin="584,414" coordsize="11033,16231">
                                <v:rect id="Rectangle 5" o:spid="_x0000_s1269" style="position:absolute;left:1161;top:414;width:10456;height:16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h68QA&#10;AADcAAAADwAAAGRycy9kb3ducmV2LnhtbESPQWuDQBSE74H+h+UFeotrcpBqs4opBHIqrfUHPNxX&#10;lbhvjbtR21/fLRR6HGbmG+ZYrGYQM02ut6xgH8UgiBure24V1B/n3RMI55E1DpZJwRc5KPKHzREz&#10;bRd+p7nyrQgQdhkq6LwfMyld05FBF9mROHifdjLog5xaqSdcAtwM8hDHiTTYc1jocKSXjpprdTcK&#10;rn6dX8u2+j6n9Slt3k7lcr+VSj1u1/IZhKfV/4f/2hetIIn38HsmHAG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voevEAAAA3AAAAA8AAAAAAAAAAAAAAAAAmAIAAGRycy9k&#10;b3ducmV2LnhtbFBLBQYAAAAABAAEAPUAAACJAwAAAAA=&#10;" filled="f" strokeweight="2pt">
                                  <o:lock v:ext="edit" aspectratio="t"/>
                                </v:rect>
                                <v:line id="Line 13" o:spid="_x0000_s1270" style="position:absolute;visibility:visible" from="1166,16085" to="5151,16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DCn8QAAADcAAAADwAAAGRycy9kb3ducmV2LnhtbESPQWsCMRSE7wX/Q3hCb92sPYhujSJq&#10;oeJBqv0Bz81zs7p5WZJUt/56IxQ8DjPzDTOZdbYRF/KhdqxgkOUgiEuna64U/Ow/30YgQkTW2Dgm&#10;BX8UYDbtvUyw0O7K33TZxUokCIcCFZgY20LKUBqyGDLXEifv6LzFmKSvpPZ4TXDbyPc8H0qLNacF&#10;gy0tDJXn3a9VsPaHzXlwq4w88Nqvmu1yHOxJqdd+N/8AEamLz/B/+0srGOZjeJxJR0B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UMKfxAAAANwAAAAPAAAAAAAAAAAA&#10;AAAAAKECAABkcnMvZG93bnJldi54bWxQSwUGAAAAAAQABAD5AAAAkgMAAAAA&#10;" strokeweight="1pt">
                                  <o:lock v:ext="edit" aspectratio="t"/>
                                </v:line>
                                <v:line id="Line 14" o:spid="_x0000_s1271" style="position:absolute;visibility:visible" from="1166,16360" to="5151,16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B/b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Z2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EAf2y9AAAA3AAAAA8AAAAAAAAAAAAAAAAAoQIA&#10;AGRycy9kb3ducmV2LnhtbFBLBQYAAAAABAAEAPkAAACLAwAAAAA=&#10;" strokeweight="2pt">
                                  <o:lock v:ext="edit" aspectratio="t"/>
                                </v:line>
                                <v:group id="_x0000_s1272" style="position:absolute;left:584;top:11870;width:11021;height:4775" coordorigin="584,11870" coordsize="11021,4775">
                                  <v:group id="_x0000_s1273" style="position:absolute;left:1166;top:15766;width:10439;height:879" coordorigin="1166,15766" coordsize="10439,879">
                                    <v:group id="_x0000_s1274" style="position:absolute;left:1166;top:15766;width:10439;height:879" coordorigin="1166,15766" coordsize="10439,879">
                                      <v:line id="Line 7" o:spid="_x0000_s1275" style="position:absolute;visibility:visible" from="1166,15766" to="11605,15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t3xs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pm0Q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QLd8bAAAAA3AAAAA8AAAAAAAAAAAAAAAAA&#10;oQIAAGRycy9kb3ducmV2LnhtbFBLBQYAAAAABAAEAPkAAACOAwAAAAA=&#10;" strokeweight="2pt">
                                        <o:lock v:ext="edit" aspectratio="t"/>
                                      </v:line>
                                      <v:rect id="Rectangle 17" o:spid="_x0000_s1276" style="position:absolute;left:1712;top:16361;width:1271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XsJMIA&#10;AADcAAAADwAAAGRycy9kb3ducmV2LnhtbESPT4vCMBTE78J+h/AWvGnqH4rbNUpZELxaFfb4aN62&#10;1ealm0St394IgsdhZn7DLNe9acWVnG8sK5iMExDEpdUNVwoO+81oAcIHZI2tZVJwJw/r1cdgiZm2&#10;N97RtQiViBD2GSqoQ+gyKX1Zk0E/th1x9P6sMxiidJXUDm8Rblo5TZJUGmw4LtTY0U9N5bm4GAV5&#10;fuqP/8UXbrxcJC7Vc13lv0oNP/v8G0SgPrzDr/ZWK0gnM3iei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5ewkwgAAANwAAAAPAAAAAAAAAAAAAAAAAJgCAABkcnMvZG93&#10;bnJldi54bWxQSwUGAAAAAAQABAD1AAAAhwMAAAAA&#10;" filled="f" stroked="f" strokeweight=".25pt">
                                        <o:lock v:ext="edit" aspectratio="t"/>
                                        <v:textbox inset="0,0,0,0">
                                          <w:txbxContent>
                                            <w:p w:rsidR="002E3302" w:rsidRDefault="002E3302" w:rsidP="00C4634F">
                                              <w:pPr>
                                                <w:pStyle w:val="a"/>
                                                <w:rPr>
                                                  <w:sz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8"/>
                                                  <w:lang w:val="ru-RU"/>
                                                </w:rPr>
                                                <w:t xml:space="preserve"> Кол.уч </w:t>
                                              </w:r>
                                              <w:r>
                                                <w:rPr>
                                                  <w:sz w:val="18"/>
                                                </w:rPr>
                                                <w:t>Лист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</v:group>
                                    <v:rect id="Rectangle 18" o:spid="_x0000_s1277" style="position:absolute;left:2983;top:16348;width:708;height:2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x0UMMA&#10;AADcAAAADwAAAGRycy9kb3ducmV2LnhtbESPwWrDMBBE74X8g9hCbo2cYkziRAmmYMg1bgs5LtbG&#10;dmqtHEmx3b+vCoUeh5l5w+yPs+nFSM53lhWsVwkI4trqjhsFH+/lywaED8gae8uk4Js8HA+Lpz3m&#10;2k58prEKjYgQ9jkqaEMYcil93ZJBv7IDcfSu1hkMUbpGaodThJteviZJJg12HBdaHOitpfqrehgF&#10;RXGbP+/VFksvN4nLdKqb4qLU8nkudiACzeE//Nc+aQXZOoX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x0UMMAAADcAAAADwAAAAAAAAAAAAAAAACYAgAAZHJzL2Rv&#10;d25yZXYueG1sUEsFBgAAAAAEAAQA9QAAAIgDAAAAAA==&#10;" filled="f" stroked="f" strokeweight=".25pt">
                                      <o:lock v:ext="edit" aspectratio="t"/>
                                      <v:textbox inset="1pt,1pt,1pt,1pt">
                                        <w:txbxContent>
                                          <w:p w:rsidR="002E3302" w:rsidRPr="00935F45" w:rsidRDefault="002E3302" w:rsidP="00C4634F">
                                            <w:pPr>
                                              <w:pStyle w:val="a"/>
                                              <w:jc w:val="center"/>
                                              <w:rPr>
                                                <w:sz w:val="18"/>
                                                <w:lang w:val="ru-RU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</w:rPr>
                                              <w:t>№ док</w:t>
                                            </w:r>
                                            <w:r>
                                              <w:rPr>
                                                <w:sz w:val="18"/>
                                                <w:lang w:val="ru-RU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group id="_x0000_s1278" style="position:absolute;left:584;top:11870;width:572;height:4771" coordorigin="662,11675" coordsize="737,4773">
                                    <v:rect id="_x0000_s1279" style="position:absolute;left:662;top:11675;width:737;height:4773" filled="f" strokeweight="2pt"/>
                                    <v:line id="_x0000_s1280" style="position:absolute" from="1002,11675" to="1002,16448" strokeweight="2pt"/>
                                    <v:line id="_x0000_s1281" style="position:absolute" from="662,11675" to="1399,11675" strokeweight="2pt"/>
                                    <v:line id="_x0000_s1282" style="position:absolute" from="662,13092" to="1399,13092" strokeweight="2pt"/>
                                    <v:line id="_x0000_s1283" style="position:absolute" from="662,15077" to="1399,15077" strokeweight="2pt"/>
                                    <v:shape id="_x0000_s1284" type="#_x0000_t202" style="position:absolute;left:713;top:11727;width:252;height:1316" filled="f" stroked="f">
                                      <v:textbox style="mso-next-textbox:#_x0000_s1284" inset="0,0,0,0">
                                        <w:txbxContent>
                                          <w:tbl>
                                            <w:tblPr>
                                              <w:tblW w:w="0" w:type="auto"/>
                                              <w:jc w:val="center"/>
                                              <w:tblBorders>
                                                <w:top w:val="single" w:sz="4" w:space="0" w:color="auto"/>
                                                <w:left w:val="single" w:sz="4" w:space="0" w:color="auto"/>
                                                <w:bottom w:val="single" w:sz="4" w:space="0" w:color="auto"/>
                                                <w:right w:val="single" w:sz="4" w:space="0" w:color="auto"/>
                                                <w:insideH w:val="single" w:sz="4" w:space="0" w:color="auto"/>
                                                <w:insideV w:val="single" w:sz="4" w:space="0" w:color="auto"/>
                                              </w:tblBorders>
                                              <w:tblLayout w:type="fixed"/>
                                              <w:tblLook w:val="0000"/>
                                            </w:tblPr>
                                            <w:tblGrid>
                                              <w:gridCol w:w="249"/>
                                            </w:tblGrid>
                                            <w:tr w:rsidR="002E3302">
                                              <w:trPr>
                                                <w:cantSplit/>
                                                <w:trHeight w:hRule="exact" w:val="1417"/>
                                                <w:jc w:val="center"/>
                                              </w:trPr>
                                              <w:tc>
                                                <w:tcPr>
                                                  <w:tcW w:w="249" w:type="dxa"/>
                                                  <w:tcBorders>
                                                    <w:top w:val="nil"/>
                                                    <w:left w:val="nil"/>
                                                    <w:bottom w:val="nil"/>
                                                    <w:right w:val="nil"/>
                                                  </w:tcBorders>
                                                  <w:textDirection w:val="btLr"/>
                                                  <w:vAlign w:val="center"/>
                                                </w:tcPr>
                                                <w:p w:rsidR="002E3302" w:rsidRDefault="002E3302">
                                                  <w:pPr>
                                                    <w:pStyle w:val="a"/>
                                                    <w:jc w:val="center"/>
                                                    <w:rPr>
                                                      <w:sz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18"/>
                                                    </w:rPr>
                                                    <w:t>Взам. инв. №</w:t>
                                                  </w:r>
                                                </w:p>
                                              </w:tc>
                                            </w:tr>
                                          </w:tbl>
                                          <w:p w:rsidR="002E3302" w:rsidRDefault="002E3302" w:rsidP="00C4634F"/>
                                        </w:txbxContent>
                                      </v:textbox>
                                    </v:shape>
                                    <v:shape id="_x0000_s1285" type="#_x0000_t202" style="position:absolute;left:713;top:13127;width:252;height:1904" filled="f" stroked="f">
                                      <v:textbox style="mso-next-textbox:#_x0000_s1285" inset="0,0,0,0">
                                        <w:txbxContent>
                                          <w:tbl>
                                            <w:tblPr>
                                              <w:tblW w:w="0" w:type="auto"/>
                                              <w:jc w:val="center"/>
                                              <w:tblBorders>
                                                <w:top w:val="single" w:sz="4" w:space="0" w:color="auto"/>
                                                <w:left w:val="single" w:sz="4" w:space="0" w:color="auto"/>
                                                <w:bottom w:val="single" w:sz="4" w:space="0" w:color="auto"/>
                                                <w:right w:val="single" w:sz="4" w:space="0" w:color="auto"/>
                                                <w:insideH w:val="single" w:sz="4" w:space="0" w:color="auto"/>
                                                <w:insideV w:val="single" w:sz="4" w:space="0" w:color="auto"/>
                                              </w:tblBorders>
                                              <w:tblLayout w:type="fixed"/>
                                              <w:tblLook w:val="0000"/>
                                            </w:tblPr>
                                            <w:tblGrid>
                                              <w:gridCol w:w="249"/>
                                            </w:tblGrid>
                                            <w:tr w:rsidR="002E3302">
                                              <w:trPr>
                                                <w:cantSplit/>
                                                <w:trHeight w:hRule="exact" w:val="1987"/>
                                                <w:jc w:val="center"/>
                                              </w:trPr>
                                              <w:tc>
                                                <w:tcPr>
                                                  <w:tcW w:w="249" w:type="dxa"/>
                                                  <w:tcBorders>
                                                    <w:top w:val="nil"/>
                                                    <w:left w:val="nil"/>
                                                    <w:bottom w:val="nil"/>
                                                    <w:right w:val="nil"/>
                                                  </w:tcBorders>
                                                  <w:textDirection w:val="btLr"/>
                                                  <w:vAlign w:val="center"/>
                                                </w:tcPr>
                                                <w:p w:rsidR="002E3302" w:rsidRDefault="002E3302">
                                                  <w:pPr>
                                                    <w:pStyle w:val="a"/>
                                                    <w:jc w:val="center"/>
                                                    <w:rPr>
                                                      <w:sz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18"/>
                                                      <w:lang w:val="ru-RU"/>
                                                    </w:rPr>
                                                    <w:t>Подпись и дата</w:t>
                                                  </w:r>
                                                </w:p>
                                              </w:tc>
                                            </w:tr>
                                          </w:tbl>
                                          <w:p w:rsidR="002E3302" w:rsidRDefault="002E3302" w:rsidP="00C4634F"/>
                                        </w:txbxContent>
                                      </v:textbox>
                                    </v:shape>
                                    <v:shape id="_x0000_s1286" type="#_x0000_t202" style="position:absolute;left:713;top:15115;width:252;height:1316" filled="f" stroked="f">
                                      <v:textbox style="mso-next-textbox:#_x0000_s1286" inset="0,0,0,0">
                                        <w:txbxContent>
                                          <w:tbl>
                                            <w:tblPr>
                                              <w:tblW w:w="0" w:type="auto"/>
                                              <w:jc w:val="center"/>
                                              <w:tblBorders>
                                                <w:top w:val="single" w:sz="4" w:space="0" w:color="auto"/>
                                                <w:left w:val="single" w:sz="4" w:space="0" w:color="auto"/>
                                                <w:bottom w:val="single" w:sz="4" w:space="0" w:color="auto"/>
                                                <w:right w:val="single" w:sz="4" w:space="0" w:color="auto"/>
                                                <w:insideH w:val="single" w:sz="4" w:space="0" w:color="auto"/>
                                                <w:insideV w:val="single" w:sz="4" w:space="0" w:color="auto"/>
                                              </w:tblBorders>
                                              <w:tblLayout w:type="fixed"/>
                                              <w:tblLook w:val="0000"/>
                                            </w:tblPr>
                                            <w:tblGrid>
                                              <w:gridCol w:w="332"/>
                                            </w:tblGrid>
                                            <w:tr w:rsidR="002E3302" w:rsidTr="00CB2AF8">
                                              <w:trPr>
                                                <w:cantSplit/>
                                                <w:trHeight w:hRule="exact" w:val="1356"/>
                                                <w:jc w:val="center"/>
                                              </w:trPr>
                                              <w:tc>
                                                <w:tcPr>
                                                  <w:tcW w:w="332" w:type="dxa"/>
                                                  <w:tcBorders>
                                                    <w:top w:val="nil"/>
                                                    <w:left w:val="nil"/>
                                                    <w:bottom w:val="nil"/>
                                                    <w:right w:val="nil"/>
                                                  </w:tcBorders>
                                                  <w:textDirection w:val="btLr"/>
                                                  <w:vAlign w:val="center"/>
                                                </w:tcPr>
                                                <w:p w:rsidR="002E3302" w:rsidRDefault="002E3302">
                                                  <w:pPr>
                                                    <w:pStyle w:val="a"/>
                                                    <w:jc w:val="center"/>
                                                    <w:rPr>
                                                      <w:sz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18"/>
                                                      <w:lang w:val="ru-RU"/>
                                                    </w:rPr>
                                                    <w:t>Инв. № подл.</w:t>
                                                  </w:r>
                                                </w:p>
                                              </w:tc>
                                            </w:tr>
                                          </w:tbl>
                                          <w:p w:rsidR="002E3302" w:rsidRDefault="002E3302" w:rsidP="00C4634F"/>
                                        </w:txbxContent>
                                      </v:textbox>
                                    </v:shape>
                                    <v:shape id="_x0000_s1287" type="#_x0000_t202" style="position:absolute;left:1077;top:11727;width:252;height:1316" filled="f" stroked="f">
                                      <v:textbox style="mso-next-textbox:#_x0000_s1287" inset="0,0,0,0">
                                        <w:txbxContent>
                                          <w:tbl>
                                            <w:tblPr>
                                              <w:tblW w:w="0" w:type="auto"/>
                                              <w:jc w:val="center"/>
                                              <w:tblBorders>
                                                <w:top w:val="single" w:sz="4" w:space="0" w:color="auto"/>
                                                <w:left w:val="single" w:sz="4" w:space="0" w:color="auto"/>
                                                <w:bottom w:val="single" w:sz="4" w:space="0" w:color="auto"/>
                                                <w:right w:val="single" w:sz="4" w:space="0" w:color="auto"/>
                                                <w:insideH w:val="single" w:sz="4" w:space="0" w:color="auto"/>
                                                <w:insideV w:val="single" w:sz="4" w:space="0" w:color="auto"/>
                                              </w:tblBorders>
                                              <w:tblLayout w:type="fixed"/>
                                              <w:tblLook w:val="0000"/>
                                            </w:tblPr>
                                            <w:tblGrid>
                                              <w:gridCol w:w="249"/>
                                            </w:tblGrid>
                                            <w:tr w:rsidR="002E3302">
                                              <w:trPr>
                                                <w:cantSplit/>
                                                <w:trHeight w:hRule="exact" w:val="1417"/>
                                                <w:jc w:val="center"/>
                                              </w:trPr>
                                              <w:tc>
                                                <w:tcPr>
                                                  <w:tcW w:w="249" w:type="dxa"/>
                                                  <w:tcBorders>
                                                    <w:top w:val="nil"/>
                                                    <w:left w:val="nil"/>
                                                    <w:bottom w:val="nil"/>
                                                    <w:right w:val="nil"/>
                                                  </w:tcBorders>
                                                  <w:textDirection w:val="btLr"/>
                                                  <w:vAlign w:val="center"/>
                                                </w:tcPr>
                                                <w:p w:rsidR="002E3302" w:rsidRDefault="002E3302">
                                                  <w:pPr>
                                                    <w:pStyle w:val="a"/>
                                                    <w:jc w:val="center"/>
                                                    <w:rPr>
                                                      <w:sz w:val="18"/>
                                                    </w:rPr>
                                                  </w:pPr>
                                                </w:p>
                                              </w:tc>
                                            </w:tr>
                                          </w:tbl>
                                          <w:p w:rsidR="002E3302" w:rsidRDefault="002E3302" w:rsidP="00C4634F"/>
                                          <w:p w:rsidR="002E3302" w:rsidRPr="00A96BAF" w:rsidRDefault="002E3302" w:rsidP="00C4634F">
                                            <w:pPr>
                                              <w:pStyle w:val="a"/>
                                              <w:jc w:val="center"/>
                                              <w:rPr>
                                                <w:sz w:val="18"/>
                                                <w:lang w:val="ru-RU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lang w:val="ru-RU"/>
                                              </w:rPr>
                                              <w:t>П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_x0000_s1288" type="#_x0000_t202" style="position:absolute;left:1077;top:15115;width:252;height:1316" filled="f" stroked="f">
                                      <v:textbox style="mso-next-textbox:#_x0000_s1288" inset="0,0,0,0">
                                        <w:txbxContent>
                                          <w:p w:rsidR="002E3302" w:rsidRDefault="002E3302" w:rsidP="00C4634F"/>
                                        </w:txbxContent>
                                      </v:textbox>
                                    </v:shape>
                                  </v:group>
                                </v:group>
                              </v:group>
                              <v:line id="Line 8" o:spid="_x0000_s1289" style="position:absolute;visibility:visible" from="2301,15744" to="2302,16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Lvs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pm0Q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vi77LAAAAA3AAAAA8AAAAAAAAAAAAAAAAA&#10;oQIAAGRycy9kb3ducmV2LnhtbFBLBQYAAAAABAAEAPkAAACOAwAAAAA=&#10;" strokeweight="2pt">
                                <o:lock v:ext="edit" aspectratio="t"/>
                              </v:line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</v:group>
        </w:pict>
      </w:r>
      <w:r w:rsidRPr="001653A7">
        <w:rPr>
          <w:rFonts w:ascii="Times New Roman" w:hAnsi="Times New Roman" w:cs="Times New Roman"/>
          <w:sz w:val="28"/>
          <w:szCs w:val="28"/>
        </w:rPr>
        <w:t>Работники организаций, а также граждане должны:</w:t>
      </w:r>
    </w:p>
    <w:p w:rsidR="002E3302" w:rsidRDefault="002E3302" w:rsidP="00542B96">
      <w:pPr>
        <w:pStyle w:val="ConsPlusNormal"/>
        <w:widowControl/>
        <w:numPr>
          <w:ilvl w:val="0"/>
          <w:numId w:val="5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соблюдать на производстве и в быту требования пожарной безопасности, а также соблюдать и поддерживать противопожарный режим;</w:t>
      </w:r>
    </w:p>
    <w:p w:rsidR="002E3302" w:rsidRDefault="002E3302" w:rsidP="00542B96">
      <w:pPr>
        <w:pStyle w:val="ConsPlusNormal"/>
        <w:widowControl/>
        <w:numPr>
          <w:ilvl w:val="0"/>
          <w:numId w:val="5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выполнять меры предосторожности при пользовании газовыми приборами, предметами бытовой химии, проведении работ с легковоспламеняющимися (далее - ЛВЖ) и горючими (далее - ГЖ) жидкостями, другими опасными в пожарном отношении веществами, материалами и оборудованием;</w:t>
      </w:r>
    </w:p>
    <w:p w:rsidR="002E3302" w:rsidRDefault="002E3302" w:rsidP="00542B96">
      <w:pPr>
        <w:pStyle w:val="ConsPlusNormal"/>
        <w:widowControl/>
        <w:numPr>
          <w:ilvl w:val="0"/>
          <w:numId w:val="5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в случае обнаружения пожара сообщить о нем в подразделение пожарной охраны и принять возможные меры к спасению людей, имущества и ликвидации пожара.</w:t>
      </w:r>
    </w:p>
    <w:p w:rsidR="002E3302" w:rsidRPr="001653A7" w:rsidRDefault="002E3302" w:rsidP="00C463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Pr="001653A7" w:rsidRDefault="002E3302" w:rsidP="00384D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3A7">
        <w:rPr>
          <w:rFonts w:ascii="Times New Roman" w:hAnsi="Times New Roman" w:cs="Times New Roman"/>
          <w:b/>
          <w:sz w:val="28"/>
          <w:szCs w:val="28"/>
        </w:rPr>
        <w:t>2.Мероприятия по ликвидации очага возгорания</w:t>
      </w: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>В случае возникновения возгорания тушение пожара производить с помощью огнетушителей или пожарных расчётов, забор воды производить из пожарных гидрантов установленных на напорном трубопровод</w:t>
      </w:r>
      <w:r>
        <w:rPr>
          <w:rFonts w:ascii="Times New Roman" w:hAnsi="Times New Roman" w:cs="Times New Roman"/>
          <w:sz w:val="28"/>
          <w:szCs w:val="28"/>
        </w:rPr>
        <w:t>е,</w:t>
      </w:r>
      <w:r w:rsidRPr="001653A7">
        <w:rPr>
          <w:rFonts w:ascii="Times New Roman" w:hAnsi="Times New Roman" w:cs="Times New Roman"/>
          <w:sz w:val="28"/>
          <w:szCs w:val="28"/>
        </w:rPr>
        <w:t xml:space="preserve"> проходящего по центральной части </w:t>
      </w:r>
      <w:r>
        <w:rPr>
          <w:rFonts w:ascii="Times New Roman" w:hAnsi="Times New Roman" w:cs="Times New Roman"/>
          <w:sz w:val="28"/>
          <w:szCs w:val="28"/>
        </w:rPr>
        <w:t xml:space="preserve">поселка Олымский Касторенского </w:t>
      </w:r>
      <w:r w:rsidRPr="001653A7">
        <w:rPr>
          <w:rFonts w:ascii="Times New Roman" w:hAnsi="Times New Roman" w:cs="Times New Roman"/>
          <w:sz w:val="28"/>
          <w:szCs w:val="28"/>
        </w:rPr>
        <w:t xml:space="preserve"> района Курской области, в случае необходимого и недостающего запаса воды забор воды осуществить из  пруда находящегося в </w:t>
      </w:r>
      <w:r>
        <w:rPr>
          <w:rFonts w:ascii="Times New Roman" w:hAnsi="Times New Roman" w:cs="Times New Roman"/>
          <w:sz w:val="28"/>
          <w:szCs w:val="28"/>
        </w:rPr>
        <w:t>западной</w:t>
      </w:r>
      <w:r w:rsidRPr="001653A7">
        <w:rPr>
          <w:rFonts w:ascii="Times New Roman" w:hAnsi="Times New Roman" w:cs="Times New Roman"/>
          <w:sz w:val="28"/>
          <w:szCs w:val="28"/>
        </w:rPr>
        <w:t xml:space="preserve"> части </w:t>
      </w:r>
      <w:r>
        <w:rPr>
          <w:rFonts w:ascii="Times New Roman" w:hAnsi="Times New Roman" w:cs="Times New Roman"/>
          <w:sz w:val="28"/>
          <w:szCs w:val="28"/>
        </w:rPr>
        <w:t>поселка</w:t>
      </w:r>
      <w:r w:rsidRPr="001653A7">
        <w:rPr>
          <w:rFonts w:ascii="Times New Roman" w:hAnsi="Times New Roman" w:cs="Times New Roman"/>
          <w:sz w:val="28"/>
          <w:szCs w:val="28"/>
        </w:rPr>
        <w:t>. Подъезд для пожарной машины оборудова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1653A7">
        <w:rPr>
          <w:rFonts w:ascii="Times New Roman" w:hAnsi="Times New Roman" w:cs="Times New Roman"/>
          <w:sz w:val="28"/>
          <w:szCs w:val="28"/>
        </w:rPr>
        <w:t xml:space="preserve"> должным образом.</w:t>
      </w:r>
    </w:p>
    <w:p w:rsidR="002E3302" w:rsidRPr="001653A7" w:rsidRDefault="002E3302" w:rsidP="001653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3302" w:rsidRDefault="002E3302" w:rsidP="001653A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3A7">
        <w:rPr>
          <w:rFonts w:ascii="Times New Roman" w:hAnsi="Times New Roman" w:cs="Times New Roman"/>
          <w:b/>
          <w:sz w:val="28"/>
          <w:szCs w:val="28"/>
        </w:rPr>
        <w:t>3.Мероприятия по предотвращению возгорания</w:t>
      </w:r>
    </w:p>
    <w:p w:rsidR="002E3302" w:rsidRPr="001653A7" w:rsidRDefault="002E3302" w:rsidP="001653A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302" w:rsidRPr="001653A7" w:rsidRDefault="002E3302" w:rsidP="00384DA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53A7">
        <w:rPr>
          <w:rFonts w:ascii="Times New Roman" w:hAnsi="Times New Roman" w:cs="Times New Roman"/>
          <w:sz w:val="28"/>
          <w:szCs w:val="28"/>
        </w:rPr>
        <w:t xml:space="preserve">При розливе во время заправки или технического обслуживания строительной техники нефтесодержащих компонентов (легко возгораемых) на землю, незамедлительно  произвести выемку данного грунта и вывести на полигон  ТБО по согласованию с Администрацией данного района. Ветошь и промасленную одежду хранить в специально отведенном месте, на расстоянии не менее </w:t>
      </w:r>
      <w:smartTag w:uri="urn:schemas-microsoft-com:office:smarttags" w:element="metricconverter">
        <w:smartTagPr>
          <w:attr w:name="ProductID" w:val="50 м"/>
        </w:smartTagPr>
        <w:r w:rsidRPr="001653A7">
          <w:rPr>
            <w:rFonts w:ascii="Times New Roman" w:hAnsi="Times New Roman" w:cs="Times New Roman"/>
            <w:sz w:val="28"/>
            <w:szCs w:val="28"/>
          </w:rPr>
          <w:t>50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1653A7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1653A7">
        <w:rPr>
          <w:rFonts w:ascii="Times New Roman" w:hAnsi="Times New Roman" w:cs="Times New Roman"/>
          <w:sz w:val="28"/>
          <w:szCs w:val="28"/>
        </w:rPr>
        <w:t xml:space="preserve"> от места стоянки автотранспорта и его обслуживания.</w:t>
      </w:r>
    </w:p>
    <w:p w:rsidR="002E3302" w:rsidRPr="001653A7" w:rsidRDefault="002E3302" w:rsidP="001653A7">
      <w:pPr>
        <w:ind w:left="-567"/>
        <w:jc w:val="both"/>
        <w:rPr>
          <w:rFonts w:ascii="Times New Roman" w:hAnsi="Times New Roman"/>
          <w:sz w:val="28"/>
          <w:szCs w:val="28"/>
        </w:rPr>
      </w:pPr>
    </w:p>
    <w:sectPr w:rsidR="002E3302" w:rsidRPr="001653A7" w:rsidSect="00384DA6">
      <w:headerReference w:type="even" r:id="rId10"/>
      <w:headerReference w:type="default" r:id="rId11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302" w:rsidRDefault="002E3302">
      <w:r>
        <w:separator/>
      </w:r>
    </w:p>
  </w:endnote>
  <w:endnote w:type="continuationSeparator" w:id="1">
    <w:p w:rsidR="002E3302" w:rsidRDefault="002E3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302" w:rsidRDefault="002E3302">
      <w:r>
        <w:separator/>
      </w:r>
    </w:p>
  </w:footnote>
  <w:footnote w:type="continuationSeparator" w:id="1">
    <w:p w:rsidR="002E3302" w:rsidRDefault="002E33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302" w:rsidRDefault="002E3302" w:rsidP="008B03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2E3302" w:rsidRDefault="002E3302" w:rsidP="008B034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302" w:rsidRDefault="002E3302" w:rsidP="008B0342">
    <w:pPr>
      <w:pStyle w:val="Header"/>
      <w:framePr w:wrap="around" w:vAnchor="text" w:hAnchor="margin" w:xAlign="right" w:y="1"/>
      <w:rPr>
        <w:rStyle w:val="PageNumber"/>
      </w:rPr>
    </w:pPr>
  </w:p>
  <w:p w:rsidR="002E3302" w:rsidRDefault="002E3302" w:rsidP="008B0342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302" w:rsidRDefault="002E3302" w:rsidP="00460C9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E3302" w:rsidRDefault="002E3302" w:rsidP="00384DA6">
    <w:pPr>
      <w:pStyle w:val="Header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302" w:rsidRDefault="002E3302" w:rsidP="00460C9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E3302" w:rsidRDefault="002E3302" w:rsidP="00384DA6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A1663"/>
    <w:multiLevelType w:val="hybridMultilevel"/>
    <w:tmpl w:val="FC86637A"/>
    <w:lvl w:ilvl="0" w:tplc="D5F0F782">
      <w:start w:val="1"/>
      <w:numFmt w:val="bullet"/>
      <w:lvlText w:val=""/>
      <w:lvlJc w:val="left"/>
      <w:pPr>
        <w:tabs>
          <w:tab w:val="num" w:pos="1107"/>
        </w:tabs>
        <w:ind w:left="54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4EC239B4"/>
    <w:multiLevelType w:val="hybridMultilevel"/>
    <w:tmpl w:val="EAF66634"/>
    <w:lvl w:ilvl="0" w:tplc="D5F0F782">
      <w:start w:val="1"/>
      <w:numFmt w:val="bullet"/>
      <w:lvlText w:val=""/>
      <w:lvlJc w:val="left"/>
      <w:pPr>
        <w:tabs>
          <w:tab w:val="num" w:pos="1107"/>
        </w:tabs>
        <w:ind w:left="54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1931EB0"/>
    <w:multiLevelType w:val="hybridMultilevel"/>
    <w:tmpl w:val="FB08217E"/>
    <w:lvl w:ilvl="0" w:tplc="D5F0F782">
      <w:start w:val="1"/>
      <w:numFmt w:val="bullet"/>
      <w:lvlText w:val=""/>
      <w:lvlJc w:val="left"/>
      <w:pPr>
        <w:tabs>
          <w:tab w:val="num" w:pos="1182"/>
        </w:tabs>
        <w:ind w:left="615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3">
    <w:nsid w:val="665D420A"/>
    <w:multiLevelType w:val="hybridMultilevel"/>
    <w:tmpl w:val="63C62F5C"/>
    <w:lvl w:ilvl="0" w:tplc="D5F0F782">
      <w:start w:val="1"/>
      <w:numFmt w:val="bullet"/>
      <w:lvlText w:val=""/>
      <w:lvlJc w:val="left"/>
      <w:pPr>
        <w:tabs>
          <w:tab w:val="num" w:pos="1107"/>
        </w:tabs>
        <w:ind w:left="54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7A8065A3"/>
    <w:multiLevelType w:val="hybridMultilevel"/>
    <w:tmpl w:val="B63EEA6A"/>
    <w:lvl w:ilvl="0" w:tplc="D5F0F782">
      <w:start w:val="1"/>
      <w:numFmt w:val="bullet"/>
      <w:lvlText w:val=""/>
      <w:lvlJc w:val="left"/>
      <w:pPr>
        <w:tabs>
          <w:tab w:val="num" w:pos="1107"/>
        </w:tabs>
        <w:ind w:left="54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F23"/>
    <w:rsid w:val="00063BD4"/>
    <w:rsid w:val="000976F5"/>
    <w:rsid w:val="0016064E"/>
    <w:rsid w:val="001642E2"/>
    <w:rsid w:val="001653A7"/>
    <w:rsid w:val="00196A94"/>
    <w:rsid w:val="001A5098"/>
    <w:rsid w:val="00232C94"/>
    <w:rsid w:val="002C7889"/>
    <w:rsid w:val="002E3302"/>
    <w:rsid w:val="00330247"/>
    <w:rsid w:val="00367679"/>
    <w:rsid w:val="00384DA6"/>
    <w:rsid w:val="00395881"/>
    <w:rsid w:val="00431CCB"/>
    <w:rsid w:val="004417F9"/>
    <w:rsid w:val="00460C99"/>
    <w:rsid w:val="0047333A"/>
    <w:rsid w:val="0049415B"/>
    <w:rsid w:val="004E0C2C"/>
    <w:rsid w:val="00535101"/>
    <w:rsid w:val="00542B96"/>
    <w:rsid w:val="00560C5E"/>
    <w:rsid w:val="005622C9"/>
    <w:rsid w:val="005734DB"/>
    <w:rsid w:val="00582BB7"/>
    <w:rsid w:val="005C255D"/>
    <w:rsid w:val="00600CDF"/>
    <w:rsid w:val="00636F23"/>
    <w:rsid w:val="006540F2"/>
    <w:rsid w:val="00655381"/>
    <w:rsid w:val="006B5C93"/>
    <w:rsid w:val="0075558F"/>
    <w:rsid w:val="00770934"/>
    <w:rsid w:val="008146E6"/>
    <w:rsid w:val="00825DCE"/>
    <w:rsid w:val="00831768"/>
    <w:rsid w:val="00867043"/>
    <w:rsid w:val="00880CA9"/>
    <w:rsid w:val="008B0342"/>
    <w:rsid w:val="008D413D"/>
    <w:rsid w:val="008D4400"/>
    <w:rsid w:val="008F1060"/>
    <w:rsid w:val="009274AA"/>
    <w:rsid w:val="00935F45"/>
    <w:rsid w:val="00957058"/>
    <w:rsid w:val="00972F94"/>
    <w:rsid w:val="009B61E8"/>
    <w:rsid w:val="00A96BAF"/>
    <w:rsid w:val="00B23B5E"/>
    <w:rsid w:val="00B2402F"/>
    <w:rsid w:val="00B30BCE"/>
    <w:rsid w:val="00B751E9"/>
    <w:rsid w:val="00B77748"/>
    <w:rsid w:val="00C34234"/>
    <w:rsid w:val="00C4634F"/>
    <w:rsid w:val="00C60916"/>
    <w:rsid w:val="00C91492"/>
    <w:rsid w:val="00CB2AF8"/>
    <w:rsid w:val="00CB6E51"/>
    <w:rsid w:val="00CE73A9"/>
    <w:rsid w:val="00D100A9"/>
    <w:rsid w:val="00E451C7"/>
    <w:rsid w:val="00FD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76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36F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636F2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">
    <w:name w:val="Чертежный"/>
    <w:uiPriority w:val="99"/>
    <w:rsid w:val="009B61E8"/>
    <w:pPr>
      <w:jc w:val="both"/>
    </w:pPr>
    <w:rPr>
      <w:rFonts w:ascii="ISOCPEUR" w:hAnsi="ISOCPEUR"/>
      <w:i/>
      <w:sz w:val="28"/>
      <w:szCs w:val="20"/>
      <w:lang w:val="uk-UA"/>
    </w:rPr>
  </w:style>
  <w:style w:type="paragraph" w:styleId="Header">
    <w:name w:val="header"/>
    <w:basedOn w:val="Normal"/>
    <w:link w:val="HeaderChar"/>
    <w:uiPriority w:val="99"/>
    <w:rsid w:val="009B61E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1E8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384DA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351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76F5"/>
    <w:rPr>
      <w:rFonts w:ascii="Times New Roman" w:hAnsi="Times New Roman" w:cs="Times New Roman"/>
      <w:sz w:val="2"/>
    </w:rPr>
  </w:style>
  <w:style w:type="character" w:customStyle="1" w:styleId="a0">
    <w:name w:val="Знак Знак"/>
    <w:uiPriority w:val="99"/>
    <w:rsid w:val="0016064E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6</Pages>
  <Words>1043</Words>
  <Characters>5950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2015-12-08T14:03:00Z</cp:lastPrinted>
  <dcterms:created xsi:type="dcterms:W3CDTF">2014-06-03T05:42:00Z</dcterms:created>
  <dcterms:modified xsi:type="dcterms:W3CDTF">2015-12-10T13:33:00Z</dcterms:modified>
</cp:coreProperties>
</file>